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093B5" w14:textId="25E375D8" w:rsidR="002F4010" w:rsidRPr="00655E9C" w:rsidRDefault="00767292" w:rsidP="00090EBB">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allaadve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70242D7F" w:rsidR="00EC60B8" w:rsidRPr="00830247" w:rsidRDefault="00EC60B8" w:rsidP="00821DE8">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w:t>
      </w:r>
      <w:r w:rsidR="00821DE8" w:rsidRPr="00DF5F3F">
        <w:rPr>
          <w:bCs/>
        </w:rPr>
        <w:t>ke</w:t>
      </w:r>
      <w:r w:rsidRPr="00DF5F3F">
        <w:rPr>
          <w:bCs/>
        </w:rPr>
        <w:t xml:space="preserve"> </w:t>
      </w:r>
      <w:r w:rsidRPr="00DF5F3F">
        <w:t>1-47</w:t>
      </w:r>
      <w:r w:rsidR="00821DE8" w:rsidRPr="00DF5F3F">
        <w:t>/</w:t>
      </w:r>
      <w:r w:rsidR="000D2557">
        <w:t>3088</w:t>
      </w:r>
      <w:r w:rsidR="003D6FFF" w:rsidRPr="00DF5F3F">
        <w:t xml:space="preserve"> </w:t>
      </w:r>
      <w:r w:rsidR="00036BC4" w:rsidRPr="00DF5F3F">
        <w:t>„</w:t>
      </w:r>
      <w:r w:rsidR="00A7719A" w:rsidRPr="00DF5F3F">
        <w:t>Harvendusraie- ja kokkuveoteenuste tellimine Kirde regioonis</w:t>
      </w:r>
      <w:r w:rsidR="007C5FCF" w:rsidRPr="00DF5F3F">
        <w:t xml:space="preserve"> 2024-</w:t>
      </w:r>
      <w:r w:rsidR="00B6286B">
        <w:t>2 (Harju piirkond)</w:t>
      </w:r>
      <w:r w:rsidR="00821DE8" w:rsidRPr="00DF5F3F">
        <w:t xml:space="preserve">“ </w:t>
      </w:r>
      <w:r w:rsidRPr="00DF5F3F">
        <w:t>(viitenumber</w:t>
      </w:r>
      <w:r w:rsidR="000D2557">
        <w:t xml:space="preserve"> </w:t>
      </w:r>
      <w:r w:rsidR="005D22F5" w:rsidRPr="005D22F5">
        <w:t>281227</w:t>
      </w:r>
      <w:r w:rsidRPr="00DF5F3F">
        <w:t>)</w:t>
      </w:r>
      <w:r w:rsidRPr="00830247">
        <w:t xml:space="preserve"> tulemusena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r w:rsidRPr="00830247">
        <w:t xml:space="preserve">kokkuveotee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77777777" w:rsidR="00410CB4" w:rsidRPr="00830247" w:rsidRDefault="00410CB4" w:rsidP="00824FAA">
      <w:pPr>
        <w:numPr>
          <w:ilvl w:val="2"/>
          <w:numId w:val="1"/>
        </w:numPr>
        <w:jc w:val="both"/>
        <w:outlineLvl w:val="0"/>
      </w:pPr>
      <w:r w:rsidRPr="00830247">
        <w:t>puude langetamine (tüvemahuga alates 0,03 m</w:t>
      </w:r>
      <w:r w:rsidRPr="00830247">
        <w:rPr>
          <w:vertAlign w:val="superscript"/>
        </w:rPr>
        <w:t>3</w:t>
      </w:r>
      <w:r w:rsidRPr="00830247">
        <w:t>),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imine ja järkamine;</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ümarpuidu, raidmete ja tüveste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r w:rsidRPr="00830247">
        <w:t xml:space="preserve">le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r w:rsidRPr="00830247">
        <w:t>kokkuveo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r w:rsidR="00CD2D21" w:rsidRPr="00830247">
        <w:t>Olerex</w:t>
      </w:r>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ja kokkuveoteenuste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tm metsamaterjali raieks või kokkuveoks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oendilik"/>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oendilik"/>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oendilik"/>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oendilik"/>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oendilik"/>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oendilik"/>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oendilik"/>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oendilik"/>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oendilik"/>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830247" w:rsidRDefault="003F3403" w:rsidP="00B0016C">
      <w:pPr>
        <w:pStyle w:val="Loendilik"/>
        <w:numPr>
          <w:ilvl w:val="1"/>
          <w:numId w:val="1"/>
        </w:numPr>
        <w:ind w:hanging="846"/>
        <w:jc w:val="both"/>
        <w:outlineLvl w:val="0"/>
      </w:pPr>
      <w:r w:rsidRPr="00830247">
        <w:t>Lisa 1</w:t>
      </w:r>
      <w:r w:rsidR="00092D83" w:rsidRPr="00830247">
        <w:t>1</w:t>
      </w:r>
      <w:r w:rsidRPr="00830247">
        <w:t>/</w:t>
      </w:r>
      <w:r w:rsidR="002D6CAB" w:rsidRPr="00830247">
        <w:t xml:space="preserve">1 </w:t>
      </w:r>
      <w:r w:rsidR="00CA114F" w:rsidRPr="00830247">
        <w:t xml:space="preserve">– </w:t>
      </w:r>
      <w:r w:rsidR="002D6CAB" w:rsidRPr="00830247">
        <w:t>RMK nõuded isikukaitsevahendite kasutamiseks</w:t>
      </w:r>
      <w:r w:rsidR="00531BF3" w:rsidRPr="00830247">
        <w:t>;</w:t>
      </w:r>
    </w:p>
    <w:p w14:paraId="66665ADE" w14:textId="559B9302" w:rsidR="00847503" w:rsidRPr="000D2557" w:rsidRDefault="00847503" w:rsidP="00B0016C">
      <w:pPr>
        <w:pStyle w:val="Loendilik"/>
        <w:numPr>
          <w:ilvl w:val="1"/>
          <w:numId w:val="1"/>
        </w:numPr>
        <w:ind w:hanging="846"/>
        <w:jc w:val="both"/>
        <w:outlineLvl w:val="0"/>
      </w:pPr>
      <w:bookmarkStart w:id="0" w:name="_Hlk121312499"/>
      <w:r w:rsidRPr="000D2557">
        <w:t>Lisa 1</w:t>
      </w:r>
      <w:r w:rsidR="00092D83" w:rsidRPr="000D2557">
        <w:t>2</w:t>
      </w:r>
      <w:r w:rsidRPr="000D2557">
        <w:t xml:space="preserve">/1 – </w:t>
      </w:r>
      <w:bookmarkEnd w:id="0"/>
      <w:r w:rsidRPr="000D2557">
        <w:t>RMK nõuded tehnikale</w:t>
      </w:r>
      <w:r w:rsidR="001312D5" w:rsidRPr="000D2557">
        <w:t xml:space="preserve"> ja operaatoritele</w:t>
      </w:r>
      <w:r w:rsidR="00531BF3" w:rsidRPr="000D2557">
        <w:t>;</w:t>
      </w:r>
    </w:p>
    <w:p w14:paraId="4C639C67" w14:textId="1BC23D8F" w:rsidR="00731B88" w:rsidRPr="00830247" w:rsidRDefault="00731B88" w:rsidP="00B0016C">
      <w:pPr>
        <w:pStyle w:val="Loendilik"/>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oendilik"/>
        <w:numPr>
          <w:ilvl w:val="1"/>
          <w:numId w:val="1"/>
        </w:numPr>
        <w:ind w:hanging="846"/>
        <w:jc w:val="both"/>
        <w:outlineLvl w:val="0"/>
      </w:pPr>
      <w:r w:rsidRPr="00830247">
        <w:lastRenderedPageBreak/>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oendilik"/>
        <w:numPr>
          <w:ilvl w:val="1"/>
          <w:numId w:val="1"/>
        </w:numPr>
        <w:ind w:hanging="846"/>
        <w:jc w:val="both"/>
        <w:outlineLvl w:val="0"/>
      </w:pPr>
      <w:r w:rsidRPr="00830247">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3CC53EF2" w:rsidR="00602736" w:rsidRPr="000D2557"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raie- ja kokkuveotöid</w:t>
      </w:r>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r w:rsidR="009A7A20" w:rsidRPr="00830247">
        <w:t xml:space="preserve">harvesteride, </w:t>
      </w:r>
      <w:r w:rsidR="00620885" w:rsidRPr="00830247">
        <w:t>forvarderi</w:t>
      </w:r>
      <w:r w:rsidR="00531BF3" w:rsidRPr="00830247">
        <w:t>d</w:t>
      </w:r>
      <w:r w:rsidR="00620885" w:rsidRPr="00830247">
        <w:t>e</w:t>
      </w:r>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 xml:space="preserve">vastavat tehnikat ja/või </w:t>
      </w:r>
      <w:r w:rsidR="009A7A20" w:rsidRPr="000D2557">
        <w:t>raietöölisi</w:t>
      </w:r>
      <w:r w:rsidR="00620885" w:rsidRPr="000D2557">
        <w:t xml:space="preserve"> võib kasutada ka rohkem. </w:t>
      </w:r>
    </w:p>
    <w:p w14:paraId="0B32B479" w14:textId="3EDCDAAD" w:rsidR="00144E79" w:rsidRPr="00144E79" w:rsidRDefault="00144E79" w:rsidP="00B0016C">
      <w:pPr>
        <w:numPr>
          <w:ilvl w:val="1"/>
          <w:numId w:val="1"/>
        </w:numPr>
        <w:tabs>
          <w:tab w:val="clear" w:pos="846"/>
        </w:tabs>
        <w:ind w:left="709" w:hanging="709"/>
        <w:jc w:val="both"/>
        <w:outlineLvl w:val="0"/>
        <w:rPr>
          <w:color w:val="FF0000"/>
        </w:rPr>
      </w:pPr>
      <w:r w:rsidRPr="000D2557">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oendilik"/>
        <w:numPr>
          <w:ilvl w:val="1"/>
          <w:numId w:val="1"/>
        </w:numPr>
        <w:tabs>
          <w:tab w:val="num" w:pos="709"/>
        </w:tabs>
        <w:ind w:left="709" w:hanging="709"/>
        <w:jc w:val="both"/>
      </w:pPr>
      <w:r w:rsidRPr="00830247">
        <w:t xml:space="preserve">Lepingu (raamlepingu) kogumaht on </w:t>
      </w:r>
      <w:r w:rsidR="001A0D6E" w:rsidRPr="00830247">
        <w:t xml:space="preserve">[Sisesta kogumaht] </w:t>
      </w:r>
      <w:r w:rsidRPr="00830247">
        <w:t xml:space="preserve">tm.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oendilik"/>
        <w:numPr>
          <w:ilvl w:val="1"/>
          <w:numId w:val="1"/>
        </w:numPr>
        <w:tabs>
          <w:tab w:val="num" w:pos="709"/>
        </w:tabs>
        <w:ind w:left="709" w:hanging="709"/>
        <w:jc w:val="both"/>
      </w:pPr>
      <w:r w:rsidRPr="00830247">
        <w:t>Tellija tööajagraafikus kokku lepitud kohustus</w:t>
      </w:r>
      <w:r w:rsidR="00767B9B" w:rsidRPr="00830247">
        <w:t xml:space="preserve"> raie-ja kokkuveoteenuse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6C3858" w:rsidRDefault="00C602F4" w:rsidP="00B0016C">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6C3858">
        <w:t xml:space="preserve">kuni 20% vähem või rohkem. </w:t>
      </w:r>
    </w:p>
    <w:p w14:paraId="4017FB49" w14:textId="7BC00A7D" w:rsidR="0047794F" w:rsidRPr="006C3858" w:rsidRDefault="0047794F" w:rsidP="001C0BAE">
      <w:pPr>
        <w:pStyle w:val="Loendilik"/>
        <w:numPr>
          <w:ilvl w:val="1"/>
          <w:numId w:val="1"/>
        </w:numPr>
        <w:ind w:left="709" w:hanging="709"/>
        <w:jc w:val="both"/>
      </w:pPr>
      <w:r w:rsidRPr="006C3858">
        <w:t xml:space="preserve">Lepingu (raamlepingu) maksimaalne kogumaksumus on lepingu kehtivusaja jooksul selle alusel tellitava teenuse kogumaksumus. Lepingu maksimaalne võimalik kogumaksumus on kuni </w:t>
      </w:r>
      <w:r w:rsidR="00AE77DB" w:rsidRPr="006C3858">
        <w:t>3</w:t>
      </w:r>
      <w:r w:rsidRPr="006C3858">
        <w:t xml:space="preserve"> </w:t>
      </w:r>
      <w:r w:rsidR="00AE77DB" w:rsidRPr="006C3858">
        <w:t>080</w:t>
      </w:r>
      <w:r w:rsidRPr="006C3858">
        <w:t xml:space="preserve"> 000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tm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kokkuveo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lastRenderedPageBreak/>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oendilik"/>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Juhul, kui raie- ja kokkuveoteenuse harilik väärtus (kohalik keskmine turuhind) oluliselt muutub, on RMK</w:t>
      </w:r>
      <w:r w:rsidR="002F4010" w:rsidRPr="00830247">
        <w:t>-</w:t>
      </w:r>
      <w:r w:rsidRPr="00830247">
        <w:t>l õigus muuta hinnaraamistiku 1,00</w:t>
      </w:r>
      <w:r w:rsidR="007A50D9" w:rsidRPr="00830247">
        <w:t>0</w:t>
      </w:r>
      <w:r w:rsidRPr="00830247">
        <w:t xml:space="preserve"> taset ja parandeid.</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Juhul, kui kinnitatud harvesteri poolt raiutud kogus ja raiemeeste poolt raiutud üksikpuude</w:t>
      </w:r>
      <w:r w:rsidR="00C33990" w:rsidRPr="00830247">
        <w:t xml:space="preserve"> (alla 10% kogu raielangi raiemahust)</w:t>
      </w:r>
      <w:r w:rsidRPr="00830247">
        <w:t xml:space="preserve"> kogused on täielikult raielangilt (metsalaost) kokkuveetud</w:t>
      </w:r>
      <w:r w:rsidR="00ED67AC" w:rsidRPr="00830247">
        <w:t xml:space="preserve"> vahelattu</w:t>
      </w:r>
      <w:r w:rsidRPr="00830247">
        <w:t>, tasustatakse kokkuvedu kinnitatud harvesteri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harvesteri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r w:rsidR="00442DCC" w:rsidRPr="00830247">
        <w:rPr>
          <w:bCs/>
        </w:rPr>
        <w:t xml:space="preserve">kokkuveotee täiteks kasutatud </w:t>
      </w:r>
      <w:r w:rsidR="00D97624" w:rsidRPr="00830247">
        <w:t>ja seda kokku ei veeta, siis p</w:t>
      </w:r>
      <w:r w:rsidRPr="00830247">
        <w:t>raaker hindab raielangile (metsalattu) jäänud koguse</w:t>
      </w:r>
      <w:r w:rsidR="00442DCC" w:rsidRPr="00830247">
        <w:t xml:space="preserve"> ja kokkuveotee täiteks kasutatud koguse</w:t>
      </w:r>
      <w:r w:rsidRPr="00830247">
        <w:t xml:space="preserve"> </w:t>
      </w:r>
      <w:r w:rsidR="00442DCC" w:rsidRPr="00830247">
        <w:t xml:space="preserve">ning </w:t>
      </w:r>
      <w:r w:rsidRPr="00830247">
        <w:t>kokkuveo tasustamise aluseks on kinnitatud harvesteri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kokkuveotee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00D97624" w:rsidRPr="00830247">
        <w:t>väärne</w:t>
      </w:r>
      <w:r w:rsidR="00F23C5E" w:rsidRPr="00830247">
        <w:t xml:space="preserve"> või kui harvesteri operaator ei saada  tähtaegselt RMK nõuetele vastavat *.ktr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harvesterile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kokkuveo lõpetamist </w:t>
      </w:r>
      <w:r w:rsidRPr="00830247">
        <w:t>hinnatud kogus</w:t>
      </w:r>
      <w:r w:rsidR="00F46305" w:rsidRPr="00830247">
        <w:t>, võttes arvesse lepingus sätestatud erisusi raidmete ja laasimata tüveste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 xml:space="preserve">RMK energiapuidu varumise, ladustamise ja </w:t>
      </w:r>
      <w:r w:rsidRPr="00830247">
        <w:rPr>
          <w:noProof/>
        </w:rPr>
        <w:lastRenderedPageBreak/>
        <w:t>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Raidmete ja laasimata tüveste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tüveste hakkimistulemuste </w:t>
      </w:r>
      <w:r w:rsidR="001A6638" w:rsidRPr="00830247">
        <w:t>järgne</w:t>
      </w:r>
      <w:r w:rsidRPr="00830247">
        <w:t xml:space="preserve"> kogus</w:t>
      </w:r>
      <w:r w:rsidR="00250807" w:rsidRPr="00830247">
        <w:t>, sõltuvalt raidmete ja laasimata tüveste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harvesterilt</w:t>
      </w:r>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00490D8E" w:rsidRPr="00830247">
        <w:t xml:space="preserve">kokkuveo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raiejärgne rinnaspindala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takseerandmed,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määratakse vahelaoplatsi asukoht, peakokkuveotee, kokkuveokaugus, vajadusel kokku</w:t>
      </w:r>
      <w:r w:rsidR="00326C75" w:rsidRPr="00830247">
        <w:softHyphen/>
      </w:r>
      <w:r w:rsidRPr="00830247">
        <w:t>veo</w:t>
      </w:r>
      <w:r w:rsidR="00326C75" w:rsidRPr="00830247">
        <w:softHyphen/>
      </w:r>
      <w:r w:rsidRPr="00830247">
        <w:t>teed</w:t>
      </w:r>
      <w:r w:rsidR="006318BB" w:rsidRPr="00830247">
        <w:t>e</w:t>
      </w:r>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tüveste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w:t>
      </w:r>
      <w:r w:rsidR="00D655FC" w:rsidRPr="00830247">
        <w:lastRenderedPageBreak/>
        <w:t xml:space="preserve">laasimata tüveste </w:t>
      </w:r>
      <w:r w:rsidRPr="00830247">
        <w:t xml:space="preserve">hakkimise järgselt </w:t>
      </w:r>
      <w:r w:rsidR="00D655FC" w:rsidRPr="00830247">
        <w:t xml:space="preserve">hakkimistulemuste alusel määratud raidmete ja laasimata tüveste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r w:rsidRPr="00830247">
        <w:t>arveldaja,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kuupäev(ad);</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järkamise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tüveste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tüveste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tüveste hakkimine, siis </w:t>
      </w:r>
      <w:r w:rsidR="000964E6" w:rsidRPr="00830247">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tüveste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tüveste täpsustatud kogust ei määrata. </w:t>
      </w:r>
    </w:p>
    <w:p w14:paraId="1D48AB4C" w14:textId="77777777" w:rsidR="00410CB4" w:rsidRPr="00830247" w:rsidRDefault="00410CB4"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enne kokkuveo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peatada tööd ja nõuda harvesteri mõõtmisseadmete va</w:t>
      </w:r>
      <w:r w:rsidR="00D97624" w:rsidRPr="00830247">
        <w:t xml:space="preserve">stavusse viimist </w:t>
      </w:r>
      <w:r w:rsidR="00E91B66" w:rsidRPr="00830247">
        <w:t xml:space="preserve">RMK </w:t>
      </w:r>
      <w:r w:rsidR="00D97624" w:rsidRPr="00830247">
        <w:t>nõuetega, kui töövõtja k</w:t>
      </w:r>
      <w:r w:rsidRPr="00830247">
        <w:t>innitatud harvest</w:t>
      </w:r>
      <w:r w:rsidR="00D97624" w:rsidRPr="00830247">
        <w:t>eri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 xml:space="preserve">öövõtja ei ole tähtaegselt saatnud RMK nõuetele vastavat *.ktr, *.prd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tnud vahelaoplatsi kokkuveetud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harvesteride </w:t>
      </w:r>
      <w:r w:rsidR="00E91B66" w:rsidRPr="00830247">
        <w:t xml:space="preserve">ka vanemaid harvestere,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kokkuveomasinatele lisaks ajutiselt kasutada nõuetele vastavaid, </w:t>
      </w:r>
      <w:r w:rsidR="00A549A6" w:rsidRPr="00830247">
        <w:t>kuid vanemaid kokkuveomasinaid.</w:t>
      </w:r>
      <w:r w:rsidR="00880FCC" w:rsidRPr="00830247">
        <w:t xml:space="preserve"> Vanemaid kokkuveomasinaid on lubatud kasutada raidmete ja </w:t>
      </w:r>
      <w:r w:rsidR="003344E7" w:rsidRPr="00830247">
        <w:t>tüveste kokkuveol aastaringselt;</w:t>
      </w:r>
    </w:p>
    <w:p w14:paraId="62F630C7" w14:textId="56E278AF"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laiusega </w:t>
      </w:r>
      <w:r w:rsidR="008F7703" w:rsidRPr="00830247">
        <w:t>vähemalt 1100 mm</w:t>
      </w:r>
      <w:r w:rsidRPr="00830247">
        <w:t xml:space="preserve"> kasutamist (nt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vaadata e-maksuameti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BEF4E55" w14:textId="562B6299" w:rsidR="00D064CD" w:rsidRPr="00830247" w:rsidRDefault="00512B60" w:rsidP="00A6458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kraavist ülepääsemiseks sildade ehitamine</w:t>
      </w:r>
      <w:r w:rsidR="00410CB4" w:rsidRPr="00830247">
        <w:t>, lume lükkamine ulatuses, mis tagab vähemalt neljarattaveolise hariliku väikeveoki läbitavuse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r w:rsidR="001B6551" w:rsidRPr="00830247">
        <w:t xml:space="preserve">le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Metsur, tase II </w:t>
      </w:r>
      <w:r w:rsidR="00E828F6" w:rsidRPr="00830247">
        <w:t>k</w:t>
      </w:r>
      <w:r w:rsidR="00DA5E8F" w:rsidRPr="00830247">
        <w:t>utseseaduse tähenduses;</w:t>
      </w:r>
    </w:p>
    <w:p w14:paraId="39356235" w14:textId="37597F59" w:rsidR="001B6551" w:rsidRPr="005B1174" w:rsidRDefault="00E828F6" w:rsidP="00DA5E8F">
      <w:pPr>
        <w:numPr>
          <w:ilvl w:val="1"/>
          <w:numId w:val="1"/>
        </w:numPr>
        <w:tabs>
          <w:tab w:val="num" w:pos="720"/>
        </w:tabs>
        <w:ind w:left="720" w:hanging="720"/>
        <w:jc w:val="both"/>
        <w:outlineLvl w:val="0"/>
      </w:pPr>
      <w:r w:rsidRPr="005B1174">
        <w:rPr>
          <w:bCs/>
        </w:rPr>
        <w:t>teatada t</w:t>
      </w:r>
      <w:r w:rsidR="001B6551" w:rsidRPr="005B1174">
        <w:rPr>
          <w:bCs/>
        </w:rPr>
        <w:t xml:space="preserve">ellijale </w:t>
      </w:r>
      <w:r w:rsidR="00222234" w:rsidRPr="005B1174">
        <w:rPr>
          <w:bCs/>
        </w:rPr>
        <w:t xml:space="preserve">esialgselt hiljemalt </w:t>
      </w:r>
      <w:r w:rsidR="006A72C5" w:rsidRPr="005B1174">
        <w:rPr>
          <w:bCs/>
        </w:rPr>
        <w:t>1 (ühe) nädala jooksul alates lepingu sõlmimisest</w:t>
      </w:r>
      <w:r w:rsidR="00222234" w:rsidRPr="005B1174">
        <w:rPr>
          <w:bCs/>
        </w:rPr>
        <w:t xml:space="preserve">, muul juhul aga </w:t>
      </w:r>
      <w:r w:rsidR="001B6551" w:rsidRPr="005B1174">
        <w:rPr>
          <w:bCs/>
        </w:rPr>
        <w:t>enne uue töötaja tööle</w:t>
      </w:r>
      <w:r w:rsidR="002271C4" w:rsidRPr="005B1174">
        <w:rPr>
          <w:bCs/>
        </w:rPr>
        <w:t xml:space="preserve"> </w:t>
      </w:r>
      <w:r w:rsidR="001B6551" w:rsidRPr="005B1174">
        <w:rPr>
          <w:bCs/>
        </w:rPr>
        <w:t>asumi</w:t>
      </w:r>
      <w:r w:rsidRPr="005B1174">
        <w:rPr>
          <w:bCs/>
        </w:rPr>
        <w:t>st töötaja andmed</w:t>
      </w:r>
      <w:r w:rsidR="002271C4" w:rsidRPr="005B1174">
        <w:rPr>
          <w:bCs/>
        </w:rPr>
        <w:t xml:space="preserve"> (</w:t>
      </w:r>
      <w:r w:rsidR="002271C4" w:rsidRPr="005B1174">
        <w:t>nimi, isi</w:t>
      </w:r>
      <w:r w:rsidR="00AD283A" w:rsidRPr="005B1174">
        <w:t>kukood, kutsetunnistuse number</w:t>
      </w:r>
      <w:r w:rsidR="00D83CD5" w:rsidRPr="005B1174">
        <w:t xml:space="preserve">, töötaja </w:t>
      </w:r>
      <w:r w:rsidR="00E00454" w:rsidRPr="005B1174">
        <w:t>e-posti aadress</w:t>
      </w:r>
      <w:r w:rsidR="00AD283A" w:rsidRPr="005B1174">
        <w:t>)</w:t>
      </w:r>
      <w:r w:rsidR="00DA5E8F" w:rsidRPr="005B1174">
        <w:rPr>
          <w:bCs/>
        </w:rPr>
        <w:t>;</w:t>
      </w:r>
    </w:p>
    <w:p w14:paraId="5005573B" w14:textId="3A807611" w:rsidR="00DA5E8F" w:rsidRPr="005B1174" w:rsidRDefault="00E828F6" w:rsidP="00DA5E8F">
      <w:pPr>
        <w:numPr>
          <w:ilvl w:val="1"/>
          <w:numId w:val="1"/>
        </w:numPr>
        <w:tabs>
          <w:tab w:val="num" w:pos="720"/>
        </w:tabs>
        <w:ind w:left="720" w:hanging="720"/>
        <w:jc w:val="both"/>
        <w:outlineLvl w:val="0"/>
      </w:pPr>
      <w:r w:rsidRPr="005B1174">
        <w:rPr>
          <w:bCs/>
        </w:rPr>
        <w:t>teatada t</w:t>
      </w:r>
      <w:r w:rsidR="00410CB4" w:rsidRPr="005B1174">
        <w:rPr>
          <w:bCs/>
        </w:rPr>
        <w:t xml:space="preserve">ellijale </w:t>
      </w:r>
      <w:r w:rsidR="00222234" w:rsidRPr="005B1174">
        <w:rPr>
          <w:bCs/>
        </w:rPr>
        <w:t xml:space="preserve">esialgselt hiljemalt </w:t>
      </w:r>
      <w:r w:rsidR="006A72C5" w:rsidRPr="005B1174">
        <w:rPr>
          <w:bCs/>
          <w:color w:val="000000" w:themeColor="text1"/>
        </w:rPr>
        <w:t>1 (ühe) nädala jooksul alates lepingu sõlmimisest</w:t>
      </w:r>
      <w:r w:rsidR="00222234" w:rsidRPr="005B1174">
        <w:rPr>
          <w:bCs/>
          <w:color w:val="000000" w:themeColor="text1"/>
        </w:rPr>
        <w:t xml:space="preserve">, </w:t>
      </w:r>
      <w:r w:rsidR="00222234" w:rsidRPr="005B1174">
        <w:rPr>
          <w:bCs/>
        </w:rPr>
        <w:t xml:space="preserve">muul juhul aga </w:t>
      </w:r>
      <w:r w:rsidR="00410CB4" w:rsidRPr="005B1174">
        <w:rPr>
          <w:bCs/>
        </w:rPr>
        <w:t>enne harvesteri kasutusele võtmist selle andmed</w:t>
      </w:r>
      <w:r w:rsidR="00410CB4" w:rsidRPr="005B1174">
        <w:t xml:space="preserve">, milleks on: </w:t>
      </w:r>
      <w:r w:rsidR="00410CB4" w:rsidRPr="005B1174">
        <w:rPr>
          <w:bCs/>
        </w:rPr>
        <w:t xml:space="preserve">masina mark, masina mudel, </w:t>
      </w:r>
      <w:r w:rsidR="00410CB4" w:rsidRPr="005B1174">
        <w:t>registri number, VIN kood, omanik, vastutav kasutaja, kasutatav tarkvara, kännutöötlemisseadme olemasolu, jär</w:t>
      </w:r>
      <w:r w:rsidR="00DA5E8F" w:rsidRPr="005B1174">
        <w:t>kamisläbimõõt, väljalaske aasta</w:t>
      </w:r>
      <w:r w:rsidR="00A20AE1" w:rsidRPr="005B1174">
        <w:t>, harvesteri e-posti aadress</w:t>
      </w:r>
      <w:r w:rsidR="00DA5E8F" w:rsidRPr="005B1174">
        <w:t>;</w:t>
      </w:r>
    </w:p>
    <w:p w14:paraId="77F05350" w14:textId="24311287" w:rsidR="00E703C9" w:rsidRPr="005B1174" w:rsidRDefault="00E828F6" w:rsidP="00DA5E8F">
      <w:pPr>
        <w:numPr>
          <w:ilvl w:val="1"/>
          <w:numId w:val="1"/>
        </w:numPr>
        <w:tabs>
          <w:tab w:val="num" w:pos="720"/>
        </w:tabs>
        <w:ind w:left="720" w:hanging="720"/>
        <w:jc w:val="both"/>
        <w:outlineLvl w:val="0"/>
      </w:pPr>
      <w:r w:rsidRPr="005B1174">
        <w:rPr>
          <w:bCs/>
        </w:rPr>
        <w:t>teatada t</w:t>
      </w:r>
      <w:r w:rsidR="00E703C9" w:rsidRPr="005B1174">
        <w:rPr>
          <w:bCs/>
        </w:rPr>
        <w:t xml:space="preserve">ellijale </w:t>
      </w:r>
      <w:r w:rsidR="00454FAF" w:rsidRPr="005B1174">
        <w:rPr>
          <w:bCs/>
        </w:rPr>
        <w:t xml:space="preserve">esialgselt hiljemalt 1 (ühe) nädala jooksul alates lepingu sõlmimisest </w:t>
      </w:r>
      <w:r w:rsidR="00E703C9" w:rsidRPr="005B1174">
        <w:rPr>
          <w:bCs/>
        </w:rPr>
        <w:t>enne giljotiini kasutusele võtmist selle andmed</w:t>
      </w:r>
      <w:r w:rsidR="00E703C9" w:rsidRPr="005B1174">
        <w:t xml:space="preserve">, milleks on: </w:t>
      </w:r>
      <w:r w:rsidR="00E703C9" w:rsidRPr="005B1174">
        <w:rPr>
          <w:bCs/>
        </w:rPr>
        <w:t xml:space="preserve">masina mark, masina mudel, </w:t>
      </w:r>
      <w:r w:rsidR="00E703C9" w:rsidRPr="005B1174">
        <w:t>registri number, VIN kood, omanik, vast</w:t>
      </w:r>
      <w:r w:rsidR="00DC6910" w:rsidRPr="005B1174">
        <w:t>utav kasutaja, väljalaske aasta</w:t>
      </w:r>
      <w:r w:rsidR="000255C5" w:rsidRPr="005B1174">
        <w:t xml:space="preserve">, </w:t>
      </w:r>
      <w:r w:rsidR="003D6CAA" w:rsidRPr="005B1174">
        <w:rPr>
          <w:bCs/>
        </w:rPr>
        <w:t>giljotiini</w:t>
      </w:r>
      <w:r w:rsidR="000255C5" w:rsidRPr="005B1174">
        <w:t xml:space="preserve"> e-posti aadress</w:t>
      </w:r>
      <w:r w:rsidR="00DC6910" w:rsidRPr="005B1174">
        <w:t>;</w:t>
      </w:r>
    </w:p>
    <w:p w14:paraId="59B91EF2" w14:textId="4A1CCEE0" w:rsidR="00410CB4" w:rsidRPr="00830247" w:rsidRDefault="00E828F6" w:rsidP="00DA5E8F">
      <w:pPr>
        <w:numPr>
          <w:ilvl w:val="1"/>
          <w:numId w:val="1"/>
        </w:numPr>
        <w:tabs>
          <w:tab w:val="num" w:pos="709"/>
        </w:tabs>
        <w:ind w:left="720" w:hanging="720"/>
        <w:jc w:val="both"/>
        <w:outlineLvl w:val="0"/>
      </w:pPr>
      <w:r w:rsidRPr="005B1174">
        <w:rPr>
          <w:bCs/>
        </w:rPr>
        <w:t>teatada t</w:t>
      </w:r>
      <w:r w:rsidR="00410CB4" w:rsidRPr="005B1174">
        <w:rPr>
          <w:bCs/>
        </w:rPr>
        <w:t>ellijale</w:t>
      </w:r>
      <w:r w:rsidR="00222234" w:rsidRPr="005B1174">
        <w:rPr>
          <w:bCs/>
        </w:rPr>
        <w:t xml:space="preserve"> esialgselt hiljemalt </w:t>
      </w:r>
      <w:r w:rsidR="00B67083" w:rsidRPr="005B1174">
        <w:rPr>
          <w:bCs/>
        </w:rPr>
        <w:t>1 (ühe) nädala jooksul alates lepingu sõlmimisest</w:t>
      </w:r>
      <w:r w:rsidR="00222234" w:rsidRPr="005B1174">
        <w:rPr>
          <w:bCs/>
        </w:rPr>
        <w:t>,</w:t>
      </w:r>
      <w:r w:rsidR="00222234" w:rsidRPr="00830247">
        <w:rPr>
          <w:bCs/>
        </w:rPr>
        <w:t xml:space="preserve"> muul juhul aga</w:t>
      </w:r>
      <w:r w:rsidR="00410CB4" w:rsidRPr="00830247">
        <w:rPr>
          <w:bCs/>
        </w:rPr>
        <w:t xml:space="preserve"> enne kokkuveomasina kasutusele võtmist selle andmed</w:t>
      </w:r>
      <w:r w:rsidR="00410CB4" w:rsidRPr="00830247">
        <w:t xml:space="preserve">, milleks on: </w:t>
      </w:r>
      <w:r w:rsidR="00410CB4" w:rsidRPr="00830247">
        <w:rPr>
          <w:bCs/>
        </w:rPr>
        <w:t xml:space="preserve">masina mark, masina mudel, </w:t>
      </w:r>
      <w:r w:rsidR="00410CB4" w:rsidRPr="00830247">
        <w:t>registri number, VIN kood, omanik, vastutav kasutaja, nutisea</w:t>
      </w:r>
      <w:r w:rsidR="00DC6910" w:rsidRPr="00830247">
        <w:t>dme IMEI</w:t>
      </w:r>
      <w:r w:rsidR="00745B43" w:rsidRPr="00830247">
        <w:t xml:space="preserve"> </w:t>
      </w:r>
      <w:r w:rsidR="00DC6910" w:rsidRPr="00830247">
        <w:t>kood</w:t>
      </w:r>
      <w:r w:rsidR="00745B43" w:rsidRPr="00830247">
        <w:t xml:space="preserve"> või androidID</w:t>
      </w:r>
      <w:r w:rsidR="00DC6910" w:rsidRPr="00830247">
        <w:t>, väljalaske aasta</w:t>
      </w:r>
      <w:r w:rsidR="000255C5" w:rsidRPr="00830247">
        <w:t>, kokkuveomasina e-posti aadress</w:t>
      </w:r>
      <w:r w:rsidR="00DC6910" w:rsidRPr="00830247">
        <w:t>;</w:t>
      </w:r>
    </w:p>
    <w:p w14:paraId="2DE4FF8F" w14:textId="6F7428DE" w:rsidR="00410CB4" w:rsidRPr="00830247" w:rsidRDefault="00E828F6" w:rsidP="00710712">
      <w:pPr>
        <w:numPr>
          <w:ilvl w:val="1"/>
          <w:numId w:val="1"/>
        </w:numPr>
        <w:tabs>
          <w:tab w:val="clear" w:pos="846"/>
          <w:tab w:val="num" w:pos="709"/>
        </w:tabs>
        <w:ind w:left="709" w:hanging="709"/>
        <w:jc w:val="both"/>
        <w:outlineLvl w:val="0"/>
      </w:pPr>
      <w:r w:rsidRPr="00830247">
        <w:t>teatada t</w:t>
      </w:r>
      <w:r w:rsidR="00410CB4" w:rsidRPr="00830247">
        <w:t xml:space="preserve">ellijale </w:t>
      </w:r>
      <w:r w:rsidR="00064E1B" w:rsidRPr="00830247">
        <w:t xml:space="preserve">esialgselt hiljemalt 1 (ühe) nädala jooksul alates lepingu sõlmimisest </w:t>
      </w:r>
      <w:r w:rsidR="00410CB4" w:rsidRPr="00830247">
        <w:t xml:space="preserve">enne </w:t>
      </w:r>
      <w:r w:rsidR="007D3511" w:rsidRPr="00830247">
        <w:t>raietöölise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androidID</w:t>
      </w:r>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006446B6" w:rsidRPr="00830247">
        <w:t>nõuetele</w:t>
      </w:r>
      <w:r w:rsidRPr="00830247">
        <w:t xml:space="preserve"> ja mille väljundfailid on avatavad SilviA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00193524" w:rsidRPr="00830247">
        <w:t>lusel jälgida raielangi piire;</w:t>
      </w:r>
    </w:p>
    <w:p w14:paraId="3A3FE99A" w14:textId="3180FDCF" w:rsidR="00410CB4" w:rsidRPr="00830247" w:rsidRDefault="00410CB4" w:rsidP="00DA5E8F">
      <w:pPr>
        <w:numPr>
          <w:ilvl w:val="1"/>
          <w:numId w:val="1"/>
        </w:numPr>
        <w:tabs>
          <w:tab w:val="num" w:pos="567"/>
        </w:tabs>
        <w:ind w:left="709" w:hanging="709"/>
        <w:jc w:val="both"/>
        <w:outlineLvl w:val="0"/>
      </w:pPr>
      <w:r w:rsidRPr="00830247">
        <w:t>varustada kõik kokkuveomasinad riistvaraga, millega on võimalik vastu võtta raielangi andmei</w:t>
      </w:r>
      <w:r w:rsidR="00E828F6" w:rsidRPr="00830247">
        <w:t>d, üleandmise akte ja edastada t</w:t>
      </w:r>
      <w:r w:rsidRPr="00830247">
        <w:t xml:space="preserve">ellijale kokkuveoandmeid reaalajas. Riistvara minimaalsed </w:t>
      </w:r>
      <w:r w:rsidRPr="00894D7A">
        <w:t xml:space="preserve">nõuded </w:t>
      </w:r>
      <w:bookmarkStart w:id="4" w:name="_Hlk98916569"/>
      <w:r w:rsidR="009E7A6A" w:rsidRPr="00894D7A">
        <w:t>lepingu sõlmimise ajal</w:t>
      </w:r>
      <w:r w:rsidR="00CD6B56" w:rsidRPr="00894D7A">
        <w:t xml:space="preserve"> </w:t>
      </w:r>
      <w:bookmarkEnd w:id="4"/>
      <w:r w:rsidRPr="00894D7A">
        <w:t>on:</w:t>
      </w:r>
      <w:r w:rsidRPr="00830247">
        <w:t xml:space="preserve"> </w:t>
      </w:r>
    </w:p>
    <w:p w14:paraId="40F187EC" w14:textId="524593E9" w:rsidR="00410CB4" w:rsidRPr="00830247" w:rsidRDefault="00410CB4" w:rsidP="009F55C4">
      <w:pPr>
        <w:numPr>
          <w:ilvl w:val="2"/>
          <w:numId w:val="1"/>
        </w:numPr>
        <w:tabs>
          <w:tab w:val="num" w:pos="567"/>
        </w:tabs>
        <w:ind w:left="567" w:hanging="567"/>
        <w:jc w:val="both"/>
        <w:outlineLvl w:val="0"/>
      </w:pPr>
      <w:r w:rsidRPr="00830247">
        <w:t xml:space="preserve">puutetundlik </w:t>
      </w:r>
      <w:r w:rsidR="00C04FEA" w:rsidRPr="00830247">
        <w:t>nuti</w:t>
      </w:r>
      <w:r w:rsidR="003B1386" w:rsidRPr="00830247">
        <w:t xml:space="preserve">telefon või </w:t>
      </w:r>
      <w:r w:rsidRPr="00830247">
        <w:t>tahvelarvuti;</w:t>
      </w:r>
    </w:p>
    <w:p w14:paraId="0CF82D72" w14:textId="31BC085C" w:rsidR="00410CB4" w:rsidRPr="00830247" w:rsidRDefault="00410CB4" w:rsidP="009F55C4">
      <w:pPr>
        <w:numPr>
          <w:ilvl w:val="2"/>
          <w:numId w:val="1"/>
        </w:numPr>
        <w:tabs>
          <w:tab w:val="num" w:pos="567"/>
        </w:tabs>
        <w:ind w:left="567" w:hanging="567"/>
        <w:jc w:val="both"/>
        <w:outlineLvl w:val="0"/>
      </w:pPr>
      <w:r w:rsidRPr="00830247">
        <w:t xml:space="preserve">vähemalt operatsioonisüsteem Android </w:t>
      </w:r>
      <w:r w:rsidR="00763699" w:rsidRPr="00830247">
        <w:t>10</w:t>
      </w:r>
      <w:r w:rsidRPr="00830247">
        <w:t>.0;</w:t>
      </w:r>
    </w:p>
    <w:p w14:paraId="1D215EB7" w14:textId="15997430" w:rsidR="003C5E75" w:rsidRPr="00830247" w:rsidRDefault="00410CB4" w:rsidP="003C5E75">
      <w:pPr>
        <w:numPr>
          <w:ilvl w:val="2"/>
          <w:numId w:val="1"/>
        </w:numPr>
        <w:tabs>
          <w:tab w:val="num" w:pos="567"/>
        </w:tabs>
        <w:ind w:left="567" w:hanging="567"/>
        <w:jc w:val="both"/>
        <w:outlineLvl w:val="0"/>
      </w:pPr>
      <w:r w:rsidRPr="00830247">
        <w:t xml:space="preserve">vähemalt </w:t>
      </w:r>
      <w:r w:rsidR="00763699" w:rsidRPr="00830247">
        <w:t>4</w:t>
      </w:r>
      <w:r w:rsidRPr="00830247">
        <w:t>G võrguühendus.</w:t>
      </w:r>
    </w:p>
    <w:p w14:paraId="5F03B420" w14:textId="3C95B382" w:rsidR="00410CB4" w:rsidRPr="00830247" w:rsidRDefault="00410CB4" w:rsidP="00710712">
      <w:pPr>
        <w:numPr>
          <w:ilvl w:val="1"/>
          <w:numId w:val="1"/>
        </w:numPr>
        <w:tabs>
          <w:tab w:val="clear" w:pos="846"/>
          <w:tab w:val="num" w:pos="567"/>
        </w:tabs>
        <w:ind w:hanging="846"/>
        <w:jc w:val="both"/>
        <w:outlineLvl w:val="0"/>
      </w:pPr>
      <w:r w:rsidRPr="00830247">
        <w:t xml:space="preserve">varustada </w:t>
      </w:r>
      <w:r w:rsidR="007D3511" w:rsidRPr="00830247">
        <w:t>raietööline (</w:t>
      </w:r>
      <w:r w:rsidRPr="00830247">
        <w:t>kett- ja võsasaemehed</w:t>
      </w:r>
      <w:r w:rsidR="007D3511" w:rsidRPr="00830247">
        <w:t>)</w:t>
      </w:r>
      <w:r w:rsidRPr="00830247">
        <w:t xml:space="preserve"> riistvaraga, millega on võimalik vastu võtta raielangi andmeid ja üleandmise akte. Riistvara minimaalsed </w:t>
      </w:r>
      <w:r w:rsidRPr="00894D7A">
        <w:t xml:space="preserve">nõuded </w:t>
      </w:r>
      <w:r w:rsidR="009E7A6A" w:rsidRPr="00894D7A">
        <w:t>lepingu sõlmimise ajal</w:t>
      </w:r>
      <w:r w:rsidR="008F4E9C" w:rsidRPr="00894D7A">
        <w:t xml:space="preserve"> </w:t>
      </w:r>
      <w:r w:rsidRPr="00894D7A">
        <w:t>on:</w:t>
      </w:r>
      <w:r w:rsidRPr="00830247">
        <w:t xml:space="preserve"> </w:t>
      </w:r>
    </w:p>
    <w:p w14:paraId="2C22074B" w14:textId="478CF0A5" w:rsidR="00410CB4" w:rsidRPr="00830247" w:rsidRDefault="00410CB4" w:rsidP="00710712">
      <w:pPr>
        <w:pStyle w:val="Loendilik"/>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oendilik"/>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oendilik"/>
        <w:numPr>
          <w:ilvl w:val="2"/>
          <w:numId w:val="1"/>
        </w:numPr>
        <w:ind w:hanging="1146"/>
        <w:jc w:val="both"/>
        <w:outlineLvl w:val="0"/>
      </w:pPr>
      <w:r w:rsidRPr="00830247">
        <w:lastRenderedPageBreak/>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oendilik"/>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oendilik"/>
        <w:numPr>
          <w:ilvl w:val="2"/>
          <w:numId w:val="1"/>
        </w:numPr>
        <w:jc w:val="both"/>
        <w:outlineLvl w:val="0"/>
      </w:pPr>
      <w:r w:rsidRPr="00830247">
        <w:t xml:space="preserve">Kokkuveorakendus „Traktorist“, mille saab alla laadida </w:t>
      </w:r>
      <w:r w:rsidR="00FF5CC7" w:rsidRPr="00830247">
        <w:t>lingilt</w:t>
      </w:r>
      <w:r w:rsidRPr="00830247">
        <w:t xml:space="preserve">: </w:t>
      </w:r>
      <w:hyperlink r:id="rId8" w:history="1">
        <w:r w:rsidRPr="00830247">
          <w:rPr>
            <w:rStyle w:val="Hperlink"/>
          </w:rPr>
          <w:t>http://rmkapps.rmk.ee/ad/download/ee.rmk.tractoroperator</w:t>
        </w:r>
      </w:hyperlink>
      <w:r w:rsidR="00CA68AA" w:rsidRPr="00830247">
        <w:rPr>
          <w:rStyle w:val="Hperlink"/>
        </w:rPr>
        <w:t>;</w:t>
      </w:r>
    </w:p>
    <w:p w14:paraId="05E5D97A" w14:textId="46221F87" w:rsidR="007A6CA0" w:rsidRPr="00830247" w:rsidRDefault="00FF5CC7" w:rsidP="00710712">
      <w:pPr>
        <w:pStyle w:val="Loendilik"/>
        <w:numPr>
          <w:ilvl w:val="2"/>
          <w:numId w:val="1"/>
        </w:numPr>
        <w:jc w:val="both"/>
        <w:outlineLvl w:val="0"/>
      </w:pPr>
      <w:r w:rsidRPr="00830247">
        <w:t>RMK juhendmaterjalid töövõtjale „Dokumendid metsa kaasa“ (DMK), mille saab alla laadida lingilt:</w:t>
      </w:r>
      <w:r w:rsidR="00767B1B" w:rsidRPr="00830247">
        <w:t xml:space="preserve"> </w:t>
      </w:r>
      <w:hyperlink r:id="rId9" w:history="1">
        <w:r w:rsidR="00767B1B" w:rsidRPr="00830247">
          <w:rPr>
            <w:rStyle w:val="Hperlink"/>
          </w:rPr>
          <w:t>http://rmkapps.rmk.ee/ad/download/ee.rmk.android.manuals</w:t>
        </w:r>
      </w:hyperlink>
      <w:r w:rsidR="00CA68AA" w:rsidRPr="00830247">
        <w:rPr>
          <w:rStyle w:val="Hperlink"/>
        </w:rPr>
        <w:t>;</w:t>
      </w:r>
    </w:p>
    <w:p w14:paraId="114F7936" w14:textId="2F06F2B9" w:rsidR="00460419" w:rsidRPr="00830247" w:rsidRDefault="00A43388" w:rsidP="00150309">
      <w:pPr>
        <w:pStyle w:val="Loendilik"/>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5D22F5" w:rsidP="00710712">
      <w:pPr>
        <w:pStyle w:val="Loendilik"/>
        <w:ind w:left="1146"/>
        <w:jc w:val="both"/>
        <w:outlineLvl w:val="0"/>
      </w:pPr>
      <w:hyperlink r:id="rId10" w:history="1">
        <w:r w:rsidR="002B68A1" w:rsidRPr="00830247">
          <w:rPr>
            <w:rStyle w:val="Hperlink"/>
          </w:rPr>
          <w:t>http://rmkapps.rmk.ee/ad/download/ee.rmk.android.apps.amk</w:t>
        </w:r>
      </w:hyperlink>
      <w:r w:rsidR="002B68A1" w:rsidRPr="00830247">
        <w:t>.</w:t>
      </w:r>
    </w:p>
    <w:p w14:paraId="55DB6B30" w14:textId="3770D1EF" w:rsidR="003C5E75" w:rsidRPr="00830247" w:rsidRDefault="00E828F6" w:rsidP="003C5E75">
      <w:pPr>
        <w:pStyle w:val="Loendilik"/>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oendilik"/>
        <w:numPr>
          <w:ilvl w:val="1"/>
          <w:numId w:val="1"/>
        </w:numPr>
        <w:ind w:hanging="846"/>
        <w:jc w:val="both"/>
        <w:outlineLvl w:val="0"/>
      </w:pPr>
      <w:r w:rsidRPr="00830247">
        <w:t xml:space="preserve">teatada tellijale harvesteri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oendilik"/>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uidu koguseid kokkuveol kokkuveomasina koormas</w:t>
      </w:r>
      <w:r w:rsidR="00D50816" w:rsidRPr="00830247">
        <w:rPr>
          <w:bCs/>
        </w:rPr>
        <w:t xml:space="preserve"> ja kokkuveotee täiteks kasutatud ümarpuidu koguseid</w:t>
      </w:r>
      <w:r w:rsidRPr="00830247">
        <w:rPr>
          <w:bCs/>
        </w:rPr>
        <w:t xml:space="preserve">; </w:t>
      </w:r>
    </w:p>
    <w:p w14:paraId="01D112D6" w14:textId="39F28E08" w:rsidR="00410CB4" w:rsidRPr="00830247" w:rsidRDefault="00E828F6" w:rsidP="003C5E75">
      <w:pPr>
        <w:pStyle w:val="Loendilik"/>
        <w:numPr>
          <w:ilvl w:val="1"/>
          <w:numId w:val="1"/>
        </w:numPr>
        <w:ind w:hanging="846"/>
        <w:jc w:val="both"/>
        <w:outlineLvl w:val="0"/>
      </w:pPr>
      <w:r w:rsidRPr="00830247">
        <w:t xml:space="preserve">teatada tellijale kokkuveetud </w:t>
      </w:r>
      <w:r w:rsidR="003D22A4" w:rsidRPr="00830247">
        <w:t>ümar</w:t>
      </w:r>
      <w:r w:rsidRPr="00830247">
        <w:t>p</w:t>
      </w:r>
      <w:r w:rsidR="00410CB4" w:rsidRPr="00830247">
        <w:t xml:space="preserve">uidu kogused </w:t>
      </w:r>
      <w:r w:rsidR="00D50816" w:rsidRPr="00830247">
        <w:rPr>
          <w:bCs/>
        </w:rPr>
        <w:t>ja kokkuveotee täiteks kasutatud ümarpuidu kogused</w:t>
      </w:r>
      <w:r w:rsidR="00D50816" w:rsidRPr="00830247">
        <w:t xml:space="preserve"> </w:t>
      </w:r>
      <w:r w:rsidR="00410CB4" w:rsidRPr="00830247">
        <w:t xml:space="preserve">elektrooniliselt kokkuveomasinast iga koorma järgselt; </w:t>
      </w:r>
    </w:p>
    <w:p w14:paraId="4CCC4687" w14:textId="77777777" w:rsidR="00410CB4" w:rsidRPr="00830247" w:rsidRDefault="00410CB4" w:rsidP="003C5E75">
      <w:pPr>
        <w:pStyle w:val="Loendilik"/>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r w:rsidRPr="00830247">
        <w:rPr>
          <w:bCs/>
        </w:rPr>
        <w:t>kokkuve</w:t>
      </w:r>
      <w:r w:rsidR="0063726B" w:rsidRPr="00830247">
        <w:rPr>
          <w:bCs/>
        </w:rPr>
        <w:t>e</w:t>
      </w:r>
      <w:r w:rsidR="00E828F6" w:rsidRPr="00830247">
        <w:rPr>
          <w:bCs/>
        </w:rPr>
        <w:t>tud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oendilik"/>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oendilik"/>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oendilik"/>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oendilik"/>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oendilik"/>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oendilik"/>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oendilik"/>
        <w:numPr>
          <w:ilvl w:val="1"/>
          <w:numId w:val="1"/>
        </w:numPr>
        <w:ind w:hanging="846"/>
        <w:jc w:val="both"/>
        <w:outlineLvl w:val="0"/>
      </w:pPr>
      <w:r w:rsidRPr="00830247">
        <w:t>töödega alustades paigaldada ja töö lõpetades eemaldada tööobjektilt RMK raietööde märgid;</w:t>
      </w:r>
    </w:p>
    <w:p w14:paraId="36EC48F4" w14:textId="6E9405E5" w:rsidR="00410CB4" w:rsidRPr="00830247" w:rsidRDefault="00E828F6" w:rsidP="003C5E75">
      <w:pPr>
        <w:pStyle w:val="Loendilik"/>
        <w:numPr>
          <w:ilvl w:val="1"/>
          <w:numId w:val="1"/>
        </w:numPr>
        <w:ind w:hanging="846"/>
        <w:jc w:val="both"/>
        <w:outlineLvl w:val="0"/>
      </w:pPr>
      <w:r w:rsidRPr="00830247">
        <w:t>kasutada t</w:t>
      </w:r>
      <w:r w:rsidR="00410CB4" w:rsidRPr="00830247">
        <w:t xml:space="preserve">ellija nõudmisel </w:t>
      </w:r>
      <w:r w:rsidR="00AB5F30" w:rsidRPr="00830247">
        <w:t xml:space="preserve">harvesteril ja forvarderil </w:t>
      </w:r>
      <w:r w:rsidR="00186205" w:rsidRPr="00830247">
        <w:t xml:space="preserve">pinnasesõbralikke roomikuid </w:t>
      </w:r>
      <w:r w:rsidR="00C6447C" w:rsidRPr="00830247">
        <w:t xml:space="preserve">laiusega vähemalt </w:t>
      </w:r>
      <w:r w:rsidR="00A31930" w:rsidRPr="00830247">
        <w:t xml:space="preserve">1100 </w:t>
      </w:r>
      <w:r w:rsidR="00C6447C" w:rsidRPr="00830247">
        <w:t xml:space="preserve">mm </w:t>
      </w:r>
      <w:r w:rsidR="00186205" w:rsidRPr="00830247">
        <w:t>(nt ECO-Baltic, ECO-Magnum või analoogseid)</w:t>
      </w:r>
      <w:r w:rsidR="00EF6C7B" w:rsidRPr="00830247">
        <w:t>;</w:t>
      </w:r>
    </w:p>
    <w:p w14:paraId="4F132B76" w14:textId="619DF9F1" w:rsidR="00410CB4" w:rsidRPr="00830247" w:rsidRDefault="00410CB4" w:rsidP="003C5E75">
      <w:pPr>
        <w:pStyle w:val="Loendilik"/>
        <w:numPr>
          <w:ilvl w:val="1"/>
          <w:numId w:val="1"/>
        </w:numPr>
        <w:ind w:hanging="846"/>
        <w:jc w:val="both"/>
        <w:outlineLvl w:val="0"/>
      </w:pPr>
      <w:r w:rsidRPr="00830247">
        <w:rPr>
          <w:bCs/>
        </w:rPr>
        <w:t xml:space="preserve">puhastada kokkuveo lõpetamisel vahelaoplats ja tee </w:t>
      </w:r>
      <w:r w:rsidR="008E3C17" w:rsidRPr="00830247">
        <w:rPr>
          <w:bCs/>
        </w:rPr>
        <w:t>kokkuveoga</w:t>
      </w:r>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0EE18548" w:rsidR="00410CB4" w:rsidRPr="00830247" w:rsidRDefault="00410CB4" w:rsidP="003C5E75">
      <w:pPr>
        <w:pStyle w:val="Loendilik"/>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w:t>
      </w:r>
      <w:r w:rsidR="00E828F6" w:rsidRPr="00894D7A">
        <w:t>kui  kahjust</w:t>
      </w:r>
      <w:r w:rsidR="005E67B7" w:rsidRPr="00894D7A">
        <w:t>used</w:t>
      </w:r>
      <w:r w:rsidR="00E828F6" w:rsidRPr="00894D7A">
        <w:t xml:space="preserve"> </w:t>
      </w:r>
      <w:r w:rsidR="009F57CF" w:rsidRPr="00894D7A">
        <w:t>põhjustas töövõtja</w:t>
      </w:r>
      <w:r w:rsidR="00B5677F" w:rsidRPr="00894D7A">
        <w:t xml:space="preserve"> tegevus või tegevusetus</w:t>
      </w:r>
      <w:r w:rsidR="00E93846" w:rsidRPr="00894D7A">
        <w:t>;</w:t>
      </w:r>
      <w:r w:rsidR="009F57CF">
        <w:t xml:space="preserve"> </w:t>
      </w:r>
    </w:p>
    <w:p w14:paraId="7A996079" w14:textId="77777777" w:rsidR="00410CB4" w:rsidRPr="00830247" w:rsidRDefault="00E828F6" w:rsidP="003C5E75">
      <w:pPr>
        <w:pStyle w:val="Loendilik"/>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oendilik"/>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77777777" w:rsidR="00F34471" w:rsidRPr="00830247" w:rsidRDefault="006B411E" w:rsidP="003C5E75">
      <w:pPr>
        <w:pStyle w:val="Loendilik"/>
        <w:numPr>
          <w:ilvl w:val="1"/>
          <w:numId w:val="1"/>
        </w:numPr>
        <w:ind w:hanging="846"/>
        <w:jc w:val="both"/>
        <w:outlineLvl w:val="0"/>
      </w:pPr>
      <w:r w:rsidRPr="00830247">
        <w:t>varusta</w:t>
      </w:r>
      <w:r w:rsidR="00EF6C7B" w:rsidRPr="00830247">
        <w:t>d</w:t>
      </w:r>
      <w:r w:rsidRPr="00830247">
        <w:t>a tarkvarade arenemisel lepinguperioodil harvesteride ja kokkuveomasinate arvutid ja raietööliste kasutuses oleva riistvara kaasajastatud tarkvaraga;</w:t>
      </w:r>
    </w:p>
    <w:p w14:paraId="237E0230" w14:textId="77777777" w:rsidR="00410CB4" w:rsidRPr="00830247" w:rsidRDefault="00410CB4" w:rsidP="003C5E75">
      <w:pPr>
        <w:pStyle w:val="Loendilik"/>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oendilik"/>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oendilik"/>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oendilik"/>
        <w:numPr>
          <w:ilvl w:val="1"/>
          <w:numId w:val="1"/>
        </w:numPr>
        <w:ind w:hanging="846"/>
        <w:jc w:val="both"/>
        <w:outlineLvl w:val="0"/>
      </w:pPr>
      <w:r w:rsidRPr="00830247">
        <w:rPr>
          <w:noProof/>
        </w:rPr>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oendilik"/>
        <w:numPr>
          <w:ilvl w:val="1"/>
          <w:numId w:val="1"/>
        </w:numPr>
        <w:ind w:hanging="846"/>
        <w:jc w:val="both"/>
        <w:outlineLvl w:val="0"/>
      </w:pPr>
      <w:r w:rsidRPr="00830247">
        <w:lastRenderedPageBreak/>
        <w:t xml:space="preserve">vastutada töötamisel tööohutuse eest ja mitte lubada tuulemurrus töötada üheaegselt vähem kui kahel saemehel; </w:t>
      </w:r>
    </w:p>
    <w:p w14:paraId="640D90D7" w14:textId="77777777" w:rsidR="00410CB4" w:rsidRPr="00830247" w:rsidRDefault="00E828F6" w:rsidP="003C5E75">
      <w:pPr>
        <w:pStyle w:val="Loendilik"/>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oendilik"/>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oendilik"/>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oendilik"/>
        <w:numPr>
          <w:ilvl w:val="1"/>
          <w:numId w:val="1"/>
        </w:numPr>
        <w:ind w:hanging="846"/>
        <w:jc w:val="both"/>
        <w:outlineLvl w:val="0"/>
      </w:pPr>
      <w:r w:rsidRPr="00830247">
        <w:t>teatada t</w:t>
      </w:r>
      <w:r w:rsidR="00410CB4" w:rsidRPr="00830247">
        <w:t xml:space="preserve">ellijale kui tuleb tööle uus harvesteri- või kokkuveomasinaoperaator; </w:t>
      </w:r>
    </w:p>
    <w:p w14:paraId="41267506" w14:textId="39CA381F" w:rsidR="00953BCB" w:rsidRPr="00830247" w:rsidRDefault="00E828F6" w:rsidP="00454FAF">
      <w:pPr>
        <w:pStyle w:val="Loendilik"/>
        <w:numPr>
          <w:ilvl w:val="1"/>
          <w:numId w:val="1"/>
        </w:numPr>
        <w:ind w:hanging="846"/>
        <w:jc w:val="both"/>
        <w:outlineLvl w:val="0"/>
      </w:pPr>
      <w:r w:rsidRPr="00830247">
        <w:t>anda e-maksuametis tellijale volitus t</w:t>
      </w:r>
      <w:r w:rsidR="00BA4A10" w:rsidRPr="00830247">
        <w:t>öövõtja poolt töötamise registrisse esitatud andmetega tutvumiseks;</w:t>
      </w:r>
    </w:p>
    <w:p w14:paraId="637E807D" w14:textId="6D429793" w:rsidR="00A86F80" w:rsidRPr="00830247" w:rsidRDefault="00CA68AA" w:rsidP="00972FAA">
      <w:pPr>
        <w:pStyle w:val="Loendilik"/>
        <w:numPr>
          <w:ilvl w:val="1"/>
          <w:numId w:val="1"/>
        </w:numPr>
        <w:ind w:hanging="846"/>
        <w:jc w:val="both"/>
        <w:outlineLvl w:val="0"/>
        <w:rPr>
          <w:strike/>
        </w:rPr>
      </w:pPr>
      <w:bookmarkStart w:id="5"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tingimusteta, tagasivõtmatu ja t</w:t>
      </w:r>
      <w:r w:rsidR="00410CB4" w:rsidRPr="00830247">
        <w:rPr>
          <w:b/>
        </w:rPr>
        <w:t>ellija esimesel nõudmisel sissenõutav võlaõigusseaduse §</w:t>
      </w:r>
      <w:r w:rsidR="00E828F6" w:rsidRPr="00830247">
        <w:rPr>
          <w:b/>
        </w:rPr>
        <w:t>-</w:t>
      </w:r>
      <w:r w:rsidR="00410CB4" w:rsidRPr="00830247">
        <w:rPr>
          <w:b/>
        </w:rPr>
        <w:t xml:space="preserve">le 155 vastav tingimusteta, tagasivõtmatu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 l</w:t>
      </w:r>
      <w:r w:rsidR="0078771B" w:rsidRPr="00830247">
        <w:rPr>
          <w:b/>
        </w:rPr>
        <w:t>epingu kehtivus</w:t>
      </w:r>
      <w:r w:rsidR="0084636B" w:rsidRPr="00830247">
        <w:rPr>
          <w:b/>
        </w:rPr>
        <w:t>aja</w:t>
      </w:r>
      <w:r w:rsidR="0078771B" w:rsidRPr="00830247">
        <w:rPr>
          <w:b/>
        </w:rPr>
        <w:t xml:space="preserve"> </w:t>
      </w:r>
      <w:bookmarkEnd w:id="5"/>
      <w:r w:rsidR="0084636B" w:rsidRPr="00830247">
        <w:rPr>
          <w:b/>
        </w:rPr>
        <w:t>esimesel 5(viiel) aastal</w:t>
      </w:r>
      <w:r w:rsidR="00972FAA" w:rsidRPr="00830247">
        <w:rPr>
          <w:b/>
        </w:rPr>
        <w:t>;</w:t>
      </w:r>
    </w:p>
    <w:p w14:paraId="1DC65D34" w14:textId="538890C9" w:rsidR="00A549A6" w:rsidRPr="00830247" w:rsidRDefault="009C5679" w:rsidP="003C5E75">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oendilik"/>
        <w:numPr>
          <w:ilvl w:val="1"/>
          <w:numId w:val="1"/>
        </w:numPr>
        <w:ind w:hanging="846"/>
        <w:jc w:val="both"/>
        <w:outlineLvl w:val="0"/>
        <w:rPr>
          <w:b/>
        </w:rPr>
      </w:pPr>
      <w:bookmarkStart w:id="6"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6"/>
    </w:p>
    <w:p w14:paraId="348C818A" w14:textId="74DA09BE" w:rsidR="00525FEE" w:rsidRPr="00951B68" w:rsidRDefault="00525FEE" w:rsidP="003C5E75">
      <w:pPr>
        <w:pStyle w:val="Loendilik"/>
        <w:numPr>
          <w:ilvl w:val="2"/>
          <w:numId w:val="1"/>
        </w:numPr>
        <w:ind w:hanging="1440"/>
        <w:jc w:val="both"/>
        <w:outlineLvl w:val="0"/>
        <w:rPr>
          <w:b/>
        </w:rPr>
      </w:pPr>
      <w:r w:rsidRPr="00951B68">
        <w:rPr>
          <w:b/>
        </w:rPr>
        <w:t>näidata hiljemalt 1 (ühe) nädala jooksul alates lepingu sõlmimisest tellijale ette lepingu alusel teenuste osutamiseks kasutatav tehnika, JA</w:t>
      </w:r>
    </w:p>
    <w:p w14:paraId="5E7B388F" w14:textId="7B3ED4D9" w:rsidR="003C5E75" w:rsidRPr="00951B68" w:rsidRDefault="00D064CD" w:rsidP="003C5E75">
      <w:pPr>
        <w:pStyle w:val="Loendilik"/>
        <w:numPr>
          <w:ilvl w:val="2"/>
          <w:numId w:val="1"/>
        </w:numPr>
        <w:ind w:hanging="1440"/>
        <w:jc w:val="both"/>
        <w:outlineLvl w:val="0"/>
        <w:rPr>
          <w:b/>
        </w:rPr>
      </w:pPr>
      <w:r w:rsidRPr="00951B68">
        <w:rPr>
          <w:b/>
        </w:rPr>
        <w:t>esitada</w:t>
      </w:r>
      <w:r w:rsidR="0005383F" w:rsidRPr="00951B68">
        <w:rPr>
          <w:b/>
        </w:rPr>
        <w:t xml:space="preserve"> </w:t>
      </w:r>
      <w:r w:rsidRPr="00951B68">
        <w:rPr>
          <w:b/>
        </w:rPr>
        <w:t xml:space="preserve">hiljemalt </w:t>
      </w:r>
      <w:r w:rsidR="008044F3" w:rsidRPr="00951B68">
        <w:rPr>
          <w:b/>
        </w:rPr>
        <w:t>2</w:t>
      </w:r>
      <w:r w:rsidRPr="00951B68">
        <w:rPr>
          <w:b/>
        </w:rPr>
        <w:t xml:space="preserve"> (</w:t>
      </w:r>
      <w:r w:rsidR="008044F3" w:rsidRPr="00951B68">
        <w:rPr>
          <w:b/>
        </w:rPr>
        <w:t>kahe</w:t>
      </w:r>
      <w:r w:rsidRPr="00951B68">
        <w:rPr>
          <w:b/>
        </w:rPr>
        <w:t xml:space="preserve">) nädala jooksul </w:t>
      </w:r>
      <w:r w:rsidR="00942646" w:rsidRPr="00951B68">
        <w:rPr>
          <w:b/>
        </w:rPr>
        <w:t>alates lepingu sõlmimisest</w:t>
      </w:r>
      <w:r w:rsidRPr="00951B68">
        <w:rPr>
          <w:b/>
        </w:rPr>
        <w:t xml:space="preserve"> </w:t>
      </w:r>
      <w:r w:rsidR="003C5E75" w:rsidRPr="00951B68">
        <w:rPr>
          <w:b/>
        </w:rPr>
        <w:t xml:space="preserve">tellijale </w:t>
      </w:r>
      <w:r w:rsidR="00C40C08" w:rsidRPr="00951B68">
        <w:rPr>
          <w:b/>
        </w:rPr>
        <w:t>punktis</w:t>
      </w:r>
      <w:r w:rsidR="00A37CF5" w:rsidRPr="00951B68">
        <w:rPr>
          <w:b/>
        </w:rPr>
        <w:t xml:space="preserve"> </w:t>
      </w:r>
      <w:r w:rsidR="0005383F" w:rsidRPr="00951B68">
        <w:rPr>
          <w:b/>
        </w:rPr>
        <w:fldChar w:fldCharType="begin"/>
      </w:r>
      <w:r w:rsidR="0005383F" w:rsidRPr="00951B68">
        <w:rPr>
          <w:b/>
        </w:rPr>
        <w:instrText xml:space="preserve"> REF _Ref52889426 \r \h </w:instrText>
      </w:r>
      <w:r w:rsidR="00AC2485" w:rsidRPr="00951B68">
        <w:rPr>
          <w:b/>
        </w:rPr>
        <w:instrText xml:space="preserve"> \* MERGEFORMAT </w:instrText>
      </w:r>
      <w:r w:rsidR="0005383F" w:rsidRPr="00951B68">
        <w:rPr>
          <w:b/>
        </w:rPr>
      </w:r>
      <w:r w:rsidR="0005383F" w:rsidRPr="00951B68">
        <w:rPr>
          <w:b/>
        </w:rPr>
        <w:fldChar w:fldCharType="separate"/>
      </w:r>
      <w:r w:rsidR="003329AF" w:rsidRPr="00951B68">
        <w:rPr>
          <w:b/>
        </w:rPr>
        <w:t>13.5</w:t>
      </w:r>
      <w:r w:rsidR="004039EC" w:rsidRPr="00951B68">
        <w:rPr>
          <w:b/>
        </w:rPr>
        <w:t>0</w:t>
      </w:r>
      <w:r w:rsidR="0005383F" w:rsidRPr="00951B68">
        <w:rPr>
          <w:b/>
        </w:rPr>
        <w:fldChar w:fldCharType="end"/>
      </w:r>
      <w:r w:rsidR="0005383F" w:rsidRPr="00951B68">
        <w:rPr>
          <w:b/>
        </w:rPr>
        <w:t xml:space="preserve"> sätestatud tagatis, </w:t>
      </w:r>
      <w:r w:rsidR="00927EAA" w:rsidRPr="00951B68">
        <w:rPr>
          <w:b/>
        </w:rPr>
        <w:t>juhul kui pakkumuse esitamise et</w:t>
      </w:r>
      <w:r w:rsidR="00DB6E91" w:rsidRPr="00951B68">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oendilik"/>
        <w:numPr>
          <w:ilvl w:val="0"/>
          <w:numId w:val="1"/>
        </w:numPr>
        <w:jc w:val="both"/>
        <w:outlineLvl w:val="0"/>
        <w:rPr>
          <w:b/>
        </w:rPr>
      </w:pPr>
      <w:r w:rsidRPr="00830247">
        <w:rPr>
          <w:b/>
        </w:rPr>
        <w:t>Sanktsioonid</w:t>
      </w:r>
    </w:p>
    <w:p w14:paraId="0E6A886D" w14:textId="65D79E43" w:rsidR="00410CB4" w:rsidRPr="00830247" w:rsidRDefault="00037D72" w:rsidP="003C5E75">
      <w:pPr>
        <w:pStyle w:val="Loendilik"/>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306D22EE" w:rsidR="00410CB4" w:rsidRPr="00830247" w:rsidRDefault="00037D72" w:rsidP="003C5E75">
      <w:pPr>
        <w:pStyle w:val="Loendilik"/>
        <w:numPr>
          <w:ilvl w:val="1"/>
          <w:numId w:val="1"/>
        </w:numPr>
        <w:ind w:hanging="846"/>
        <w:jc w:val="both"/>
        <w:outlineLvl w:val="0"/>
      </w:pPr>
      <w:r w:rsidRPr="00830247">
        <w:t xml:space="preserve">Juhul, kui tellija ei suuda </w:t>
      </w:r>
      <w:r w:rsidRPr="00C3292C">
        <w:t xml:space="preserve">tagada </w:t>
      </w:r>
      <w:r w:rsidR="0015749D" w:rsidRPr="00C3292C">
        <w:t xml:space="preserve">vastava </w:t>
      </w:r>
      <w:r w:rsidR="008808AC" w:rsidRPr="00C3292C">
        <w:t>raieperioodi</w:t>
      </w:r>
      <w:r w:rsidR="0015749D" w:rsidRPr="00C3292C">
        <w:t xml:space="preserve"> tööajagraafiku</w:t>
      </w:r>
      <w:r w:rsidR="00745B09" w:rsidRPr="00C3292C">
        <w:t xml:space="preserve">s kokku lepitud </w:t>
      </w:r>
      <w:r w:rsidRPr="00830247">
        <w:t>mahus t</w:t>
      </w:r>
      <w:r w:rsidR="00410CB4" w:rsidRPr="00830247">
        <w:t>ööde tegemiseks raielankide üleandmis</w:t>
      </w:r>
      <w:r w:rsidRPr="00830247">
        <w:t>t töövõtjale, on töövõtjal õigus nõuda t</w:t>
      </w:r>
      <w:r w:rsidR="00410CB4" w:rsidRPr="00830247">
        <w:t>ellijalt leppetrahvi üleandmisega viivitatud tööde maksumusest lageraie ja raadamise 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oendilik"/>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vmt. </w:t>
      </w:r>
    </w:p>
    <w:p w14:paraId="0FF41D3C" w14:textId="34788D62" w:rsidR="0088440A" w:rsidRPr="00830247" w:rsidRDefault="0088440A" w:rsidP="003C5E75">
      <w:pPr>
        <w:pStyle w:val="Loendilik"/>
        <w:numPr>
          <w:ilvl w:val="1"/>
          <w:numId w:val="1"/>
        </w:numPr>
        <w:ind w:hanging="846"/>
        <w:jc w:val="both"/>
        <w:outlineLvl w:val="0"/>
      </w:pPr>
      <w:r w:rsidRPr="00830247">
        <w:lastRenderedPageBreak/>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ülestöötamata m</w:t>
      </w:r>
      <w:r w:rsidR="00410CB4" w:rsidRPr="00830247">
        <w:rPr>
          <w:vertAlign w:val="superscript"/>
        </w:rPr>
        <w:t>3</w:t>
      </w:r>
      <w:r w:rsidRPr="00830247">
        <w:t xml:space="preserve"> ulatuses. Samuti on t</w:t>
      </w:r>
      <w:r w:rsidR="00410CB4" w:rsidRPr="00830247">
        <w:t>ellijal</w:t>
      </w:r>
      <w:r w:rsidRPr="00830247">
        <w:t xml:space="preserve"> õigus vähendada ülestöötamata puidu koguse võrra l</w:t>
      </w:r>
      <w:r w:rsidR="00410CB4" w:rsidRPr="00830247">
        <w:t>epingu mahtu.</w:t>
      </w:r>
    </w:p>
    <w:p w14:paraId="3E07C41B" w14:textId="77777777" w:rsidR="00410CB4" w:rsidRPr="00830247" w:rsidRDefault="00037D72" w:rsidP="003C5E75">
      <w:pPr>
        <w:pStyle w:val="Loendilik"/>
        <w:numPr>
          <w:ilvl w:val="1"/>
          <w:numId w:val="1"/>
        </w:numPr>
        <w:ind w:hanging="846"/>
        <w:jc w:val="both"/>
        <w:outlineLvl w:val="0"/>
      </w:pPr>
      <w:r w:rsidRPr="00830247">
        <w:t>Juhul, kui töövõtja k</w:t>
      </w:r>
      <w:r w:rsidR="00410CB4" w:rsidRPr="00830247">
        <w:t>innitatud harvesterist ei saadeta tähtaegselt RMK nõu</w:t>
      </w:r>
      <w:r w:rsidRPr="00830247">
        <w:t>etele vastavat *.ktr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65E1C340" w:rsidR="00410CB4" w:rsidRPr="00830247" w:rsidRDefault="00037D72" w:rsidP="003C5E75">
      <w:pPr>
        <w:pStyle w:val="Loendilik"/>
        <w:numPr>
          <w:ilvl w:val="1"/>
          <w:numId w:val="1"/>
        </w:numPr>
        <w:ind w:hanging="846"/>
        <w:jc w:val="both"/>
        <w:outlineLvl w:val="0"/>
      </w:pPr>
      <w:r w:rsidRPr="00830247">
        <w:t>Juhul, kui t</w:t>
      </w:r>
      <w:r w:rsidR="00410CB4" w:rsidRPr="00830247">
        <w:t>ellijal on pretensioone sortimendi järkamise,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te kvalifikatsioonile akteerib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oendilik"/>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oendilik"/>
        <w:numPr>
          <w:ilvl w:val="2"/>
          <w:numId w:val="1"/>
        </w:numPr>
        <w:ind w:hanging="1440"/>
        <w:jc w:val="both"/>
        <w:outlineLvl w:val="0"/>
      </w:pPr>
      <w:r w:rsidRPr="00830247">
        <w:t>puidu järkamine pikkustesse, mis ei ole fikseeritud tööde üleandmise aktis;</w:t>
      </w:r>
    </w:p>
    <w:p w14:paraId="454EC47C" w14:textId="77777777" w:rsidR="00410CB4" w:rsidRPr="00830247" w:rsidRDefault="00410CB4" w:rsidP="003C5E75">
      <w:pPr>
        <w:pStyle w:val="Loendilik"/>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oendilik"/>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oendilik"/>
        <w:numPr>
          <w:ilvl w:val="1"/>
          <w:numId w:val="1"/>
        </w:numPr>
        <w:ind w:hanging="846"/>
        <w:jc w:val="both"/>
        <w:outlineLvl w:val="0"/>
      </w:pPr>
      <w:r w:rsidRPr="00830247">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oendilik"/>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oendilik"/>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oendilik"/>
        <w:numPr>
          <w:ilvl w:val="1"/>
          <w:numId w:val="1"/>
        </w:numPr>
        <w:ind w:hanging="846"/>
        <w:jc w:val="both"/>
        <w:outlineLvl w:val="0"/>
      </w:pPr>
      <w:r w:rsidRPr="00830247">
        <w:lastRenderedPageBreak/>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oendilik"/>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oendilik"/>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r w:rsidR="00EA7950" w:rsidRPr="00830247">
        <w:t>harvesteri-</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oendilik"/>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oendilik"/>
        <w:numPr>
          <w:ilvl w:val="0"/>
          <w:numId w:val="1"/>
        </w:numPr>
        <w:jc w:val="both"/>
        <w:outlineLvl w:val="0"/>
        <w:rPr>
          <w:b/>
        </w:rPr>
      </w:pPr>
      <w:r w:rsidRPr="00830247">
        <w:rPr>
          <w:b/>
          <w:bCs/>
        </w:rPr>
        <w:t>Lepingu rikkumise vabandatavus</w:t>
      </w:r>
    </w:p>
    <w:p w14:paraId="5177AD3B" w14:textId="1ACE14BB" w:rsidR="00DA2FD9" w:rsidRPr="00830247" w:rsidRDefault="00DA2FD9" w:rsidP="00DA2FD9">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 xml:space="preserve">RMK-st sõltumatute, kuid RMK-le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086CDC0A" w:rsidR="00DA2FD9" w:rsidRPr="00830247" w:rsidRDefault="00DA2FD9" w:rsidP="00DA2FD9">
      <w:pPr>
        <w:pStyle w:val="Loendilik"/>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r w:rsidR="009623E1">
        <w:t>sa</w:t>
      </w:r>
    </w:p>
    <w:p w14:paraId="118F12D8" w14:textId="66F064B6" w:rsidR="00DA2FD9" w:rsidRPr="00830247" w:rsidRDefault="00DA2FD9" w:rsidP="00DA2FD9">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oendilik"/>
        <w:numPr>
          <w:ilvl w:val="1"/>
          <w:numId w:val="1"/>
        </w:numPr>
        <w:ind w:hanging="846"/>
        <w:jc w:val="both"/>
        <w:outlineLvl w:val="0"/>
      </w:pPr>
      <w:r w:rsidRPr="00830247">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Default="003C5E75" w:rsidP="003C5E75">
      <w:pPr>
        <w:pStyle w:val="Loendilik"/>
        <w:ind w:left="846"/>
        <w:jc w:val="both"/>
        <w:outlineLvl w:val="0"/>
      </w:pPr>
    </w:p>
    <w:p w14:paraId="70729DCD" w14:textId="77777777" w:rsidR="00C3292C" w:rsidRDefault="00C3292C" w:rsidP="003C5E75">
      <w:pPr>
        <w:pStyle w:val="Loendilik"/>
        <w:ind w:left="846"/>
        <w:jc w:val="both"/>
        <w:outlineLvl w:val="0"/>
      </w:pPr>
    </w:p>
    <w:p w14:paraId="7D7C126D" w14:textId="77777777" w:rsidR="00C3292C" w:rsidRPr="00830247" w:rsidRDefault="00C3292C" w:rsidP="003C5E75">
      <w:pPr>
        <w:pStyle w:val="Loendilik"/>
        <w:ind w:left="846"/>
        <w:jc w:val="both"/>
        <w:outlineLvl w:val="0"/>
      </w:pPr>
    </w:p>
    <w:p w14:paraId="7B647444" w14:textId="50184A91" w:rsidR="00824FAA" w:rsidRPr="00830247" w:rsidRDefault="00824FAA" w:rsidP="003C5E75">
      <w:pPr>
        <w:pStyle w:val="Loendilik"/>
        <w:numPr>
          <w:ilvl w:val="0"/>
          <w:numId w:val="1"/>
        </w:numPr>
        <w:jc w:val="both"/>
        <w:outlineLvl w:val="0"/>
      </w:pPr>
      <w:r w:rsidRPr="00830247">
        <w:rPr>
          <w:b/>
          <w:bCs/>
        </w:rPr>
        <w:lastRenderedPageBreak/>
        <w:t>Lepingu kehtivus, lõppemine ja lõpetamine</w:t>
      </w:r>
      <w:r w:rsidRPr="00830247">
        <w:rPr>
          <w:b/>
        </w:rPr>
        <w:t xml:space="preserve"> </w:t>
      </w:r>
    </w:p>
    <w:p w14:paraId="57CD3FB3" w14:textId="1BDBD503" w:rsidR="00824FAA" w:rsidRPr="00830247" w:rsidRDefault="00824FAA" w:rsidP="003C5E75">
      <w:pPr>
        <w:pStyle w:val="Loendilik"/>
        <w:numPr>
          <w:ilvl w:val="1"/>
          <w:numId w:val="1"/>
        </w:numPr>
        <w:ind w:hanging="846"/>
        <w:jc w:val="both"/>
        <w:outlineLvl w:val="0"/>
      </w:pPr>
      <w:r w:rsidRPr="00830247">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830247">
            <w:t>[Vali kuupäev]</w:t>
          </w:r>
        </w:sdtContent>
      </w:sdt>
      <w:r w:rsidR="00230C16" w:rsidRPr="00830247">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830247">
            <w:t>[Vali kuupäev]</w:t>
          </w:r>
        </w:sdtContent>
      </w:sdt>
      <w:r w:rsidRPr="00830247">
        <w:t xml:space="preserve"> ja/või kõikide lepingulist</w:t>
      </w:r>
      <w:r w:rsidR="00230C16" w:rsidRPr="00830247">
        <w:t>e kohustuste täitmiseni mõlema p</w:t>
      </w:r>
      <w:r w:rsidRPr="00830247">
        <w:t>oole poolt</w:t>
      </w:r>
      <w:r w:rsidR="00686EA4">
        <w:t xml:space="preserve">. </w:t>
      </w:r>
      <w:r w:rsidR="00686EA4" w:rsidRPr="00C3292C">
        <w:t>Teenuste tellimise periood on kuni  30.06.2029 või kuni maksimaalse kogumaksumuse täitumiseni.</w:t>
      </w:r>
      <w:r w:rsidR="006424E4" w:rsidRPr="00C3292C">
        <w:t xml:space="preserve"> </w:t>
      </w:r>
    </w:p>
    <w:p w14:paraId="56FC6FF9" w14:textId="6EB4C56F"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oendilik"/>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oendilik"/>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oendilik"/>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oendilik"/>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oendilik"/>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oendilik"/>
        <w:numPr>
          <w:ilvl w:val="0"/>
          <w:numId w:val="1"/>
        </w:numPr>
        <w:jc w:val="both"/>
        <w:outlineLvl w:val="0"/>
        <w:rPr>
          <w:b/>
        </w:rPr>
      </w:pPr>
      <w:r w:rsidRPr="00830247">
        <w:rPr>
          <w:b/>
        </w:rPr>
        <w:t>Teadete edastamine</w:t>
      </w:r>
    </w:p>
    <w:p w14:paraId="630264B5" w14:textId="77777777" w:rsidR="00230C16" w:rsidRPr="00830247" w:rsidRDefault="00230C16" w:rsidP="003C5E75">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oendilik"/>
        <w:numPr>
          <w:ilvl w:val="1"/>
          <w:numId w:val="1"/>
        </w:numPr>
        <w:suppressAutoHyphens/>
        <w:ind w:hanging="846"/>
        <w:jc w:val="both"/>
      </w:pPr>
      <w:r w:rsidRPr="00830247">
        <w:t>E-kirja teel edastatud teated peetakse kättesaaduks alates teate edastamisele järgnevast tööpäevast.</w:t>
      </w:r>
    </w:p>
    <w:p w14:paraId="097AF689" w14:textId="77777777" w:rsidR="00230C16" w:rsidRPr="00830247" w:rsidRDefault="00230C16" w:rsidP="003C5E75">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830247" w:rsidRDefault="00DC6910" w:rsidP="00DC6910">
      <w:pPr>
        <w:suppressAutoHyphens/>
        <w:jc w:val="both"/>
      </w:pPr>
    </w:p>
    <w:p w14:paraId="26422C83" w14:textId="77777777" w:rsidR="00824FAA" w:rsidRPr="00830247" w:rsidRDefault="00230C16" w:rsidP="003C5E75">
      <w:pPr>
        <w:pStyle w:val="Loendilik"/>
        <w:numPr>
          <w:ilvl w:val="0"/>
          <w:numId w:val="1"/>
        </w:numPr>
        <w:jc w:val="both"/>
        <w:outlineLvl w:val="0"/>
        <w:rPr>
          <w:b/>
        </w:rPr>
      </w:pPr>
      <w:r w:rsidRPr="00830247">
        <w:rPr>
          <w:b/>
        </w:rPr>
        <w:t>Lõpp</w:t>
      </w:r>
      <w:r w:rsidR="00824FAA" w:rsidRPr="00830247">
        <w:rPr>
          <w:b/>
        </w:rPr>
        <w:t>sätted</w:t>
      </w:r>
    </w:p>
    <w:p w14:paraId="72D268FA" w14:textId="77777777" w:rsidR="008A54E9" w:rsidRPr="00830247" w:rsidRDefault="00824FAA" w:rsidP="008A54E9">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oendilik"/>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oendilik"/>
        <w:numPr>
          <w:ilvl w:val="1"/>
          <w:numId w:val="1"/>
        </w:numPr>
        <w:ind w:hanging="846"/>
        <w:jc w:val="both"/>
        <w:outlineLvl w:val="0"/>
      </w:pPr>
      <w:r w:rsidRPr="00830247">
        <w:lastRenderedPageBreak/>
        <w:t xml:space="preserve">Kõik lepingu muudatused on kehtivad ainult juhul, kui need on vormistatud kirjalikult ning allkirjastatud mõlema poole (volitatud) esindaja poolt. </w:t>
      </w:r>
    </w:p>
    <w:p w14:paraId="655C0D01" w14:textId="752F740F" w:rsidR="008A54E9" w:rsidRPr="00830247" w:rsidRDefault="00583615" w:rsidP="00AA3915">
      <w:pPr>
        <w:pStyle w:val="Loendilik"/>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002101D8">
        <w:t xml:space="preserve"> </w:t>
      </w:r>
      <w:r w:rsidRPr="00830247">
        <w:t>jõustuvad pärast allkirjastamist mõlema poole poolt või poolte poolt kirjalikult määratud tähtajal.</w:t>
      </w:r>
    </w:p>
    <w:p w14:paraId="604D1FDB" w14:textId="4EC718B1" w:rsidR="008A54E9" w:rsidRPr="00830247" w:rsidRDefault="00462DDA" w:rsidP="008A54E9">
      <w:pPr>
        <w:pStyle w:val="Loendilik"/>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r w:rsidR="00230C16" w:rsidRPr="00830247">
              <w:rPr>
                <w:sz w:val="22"/>
                <w:szCs w:val="22"/>
              </w:rPr>
              <w:t>Sagadi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1" w:history="1">
              <w:r w:rsidR="00AE394E" w:rsidRPr="00830247">
                <w:rPr>
                  <w:rStyle w:val="H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5D22F5"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5D22F5"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7A0C2059" w:rsidR="00524C27" w:rsidRPr="00830247" w:rsidRDefault="00524C27" w:rsidP="00524C27">
            <w:r w:rsidRPr="00830247">
              <w:t>Tööl</w:t>
            </w:r>
            <w:r w:rsidR="00B52BE5">
              <w:t>i</w:t>
            </w:r>
            <w:r w:rsidRPr="00830247">
              <w:t>ik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r w:rsidRPr="00830247">
              <w:t>Raie+kkv</w:t>
            </w:r>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r w:rsidRPr="00830247">
              <w:t>Raie+kkv</w:t>
            </w:r>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0B274591" w:rsidR="00824FAA" w:rsidRPr="00830247" w:rsidRDefault="0002252B" w:rsidP="007633AC">
      <w:pPr>
        <w:pStyle w:val="Loendilik"/>
        <w:numPr>
          <w:ilvl w:val="0"/>
          <w:numId w:val="22"/>
        </w:numPr>
        <w:jc w:val="both"/>
      </w:pPr>
      <w:r w:rsidRPr="00830247">
        <w:t>Käesoleva lisaga t</w:t>
      </w:r>
      <w:r w:rsidR="00824FAA" w:rsidRPr="00830247">
        <w:t xml:space="preserve">öövõtja kinnitab, et on suuteline kalendrikuus maksimaalselt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5D22F5"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2"/>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7"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„K</w:t>
      </w:r>
      <w:r w:rsidR="005D777F" w:rsidRPr="00830247">
        <w:t xml:space="preserve">okkuveo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x,xxx</w:t>
            </w:r>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7"/>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0577ED00" w14:textId="0153F1A7" w:rsidR="3209FA24" w:rsidRDefault="3209FA24" w:rsidP="3209FA24">
      <w:pPr>
        <w:ind w:left="708" w:firstLine="708"/>
        <w:jc w:val="center"/>
        <w:outlineLvl w:val="0"/>
        <w:rPr>
          <w:sz w:val="22"/>
          <w:szCs w:val="22"/>
        </w:rPr>
      </w:pPr>
    </w:p>
    <w:p w14:paraId="37130266" w14:textId="33E503E4" w:rsidR="3209FA24" w:rsidRDefault="3209FA24" w:rsidP="3209FA24">
      <w:pPr>
        <w:ind w:left="708" w:firstLine="708"/>
        <w:jc w:val="center"/>
        <w:outlineLvl w:val="0"/>
        <w:rPr>
          <w:sz w:val="22"/>
          <w:szCs w:val="22"/>
        </w:rPr>
      </w:pPr>
    </w:p>
    <w:p w14:paraId="62B9762F" w14:textId="2EE2B7FF" w:rsidR="3209FA24" w:rsidRDefault="3209FA24" w:rsidP="3209FA24">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kokkuveotöö hinnaraamistike alusmetsa, pinnase ja maastiku parandid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69F2CA13" w14:textId="3893EB8A" w:rsidR="00062B5C" w:rsidRDefault="00062B5C" w:rsidP="00062B5C">
      <w:r>
        <w:rPr>
          <w:noProof/>
        </w:rPr>
        <w:drawing>
          <wp:inline distT="0" distB="0" distL="0" distR="0" wp14:anchorId="3860859E" wp14:editId="4AD3C0B0">
            <wp:extent cx="5850890" cy="5803900"/>
            <wp:effectExtent l="0" t="0" r="0" b="6350"/>
            <wp:docPr id="710029811"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29811" name="Pilt 1" descr="Pilt, millel on kujutatud tekst, kuvatõmmis, number, Font&#10;&#10;Kirjeldus on genereeritud automaatsel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25E51D9D" w14:textId="260CEC7A" w:rsidR="00270D9D" w:rsidRPr="00830247" w:rsidRDefault="00270D9D" w:rsidP="005D777F"/>
    <w:p w14:paraId="6526483F" w14:textId="77777777" w:rsidR="003D6F94" w:rsidRPr="00830247" w:rsidRDefault="003D6F94" w:rsidP="005D777F"/>
    <w:p w14:paraId="16BCA4AD" w14:textId="77777777" w:rsidR="00DE11E1" w:rsidRPr="00830247" w:rsidRDefault="00DE11E1" w:rsidP="005D777F">
      <w:pPr>
        <w:jc w:val="both"/>
        <w:sectPr w:rsidR="00DE11E1" w:rsidRPr="00830247" w:rsidSect="003F1781">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kokkuveotöö hinnaraamistike sortimentide arvu parandid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„Tüveste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CE74F5">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CE74F5">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CE74F5">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CE74F5">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CE74F5">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CE74F5">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x,xxx</w:t>
            </w:r>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8" w:name="_Hlk103097062"/>
      <w:bookmarkStart w:id="9"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10" w:name="_Hlk103097122"/>
      <w:bookmarkEnd w:id="8"/>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Energiapuidu k</w:t>
      </w:r>
      <w:r w:rsidRPr="00830247">
        <w:t>okkuveo hinnaraamistik“ on järgnev:</w:t>
      </w:r>
    </w:p>
    <w:bookmarkEnd w:id="10"/>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CE74F5">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CE74F5">
            <w:pPr>
              <w:rPr>
                <w:rFonts w:ascii="Arial" w:hAnsi="Arial" w:cs="Arial"/>
                <w:color w:val="000000"/>
                <w:sz w:val="18"/>
                <w:szCs w:val="18"/>
              </w:rPr>
            </w:pPr>
            <w:bookmarkStart w:id="11" w:name="_Hlk103097525"/>
            <w:bookmarkEnd w:id="9"/>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CE74F5">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CE74F5">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CE74F5">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CE74F5">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CE74F5">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CE74F5">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CE74F5">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CE74F5">
            <w:pPr>
              <w:rPr>
                <w:rFonts w:ascii="Arial" w:hAnsi="Arial" w:cs="Arial"/>
                <w:color w:val="000000"/>
                <w:sz w:val="18"/>
                <w:szCs w:val="18"/>
              </w:rPr>
            </w:pPr>
            <w:r w:rsidRPr="00830247">
              <w:rPr>
                <w:rFonts w:ascii="Arial" w:hAnsi="Arial" w:cs="Arial"/>
                <w:color w:val="000000"/>
                <w:sz w:val="18"/>
                <w:szCs w:val="18"/>
              </w:rPr>
              <w:t>x,xxx</w:t>
            </w:r>
          </w:p>
        </w:tc>
      </w:tr>
      <w:bookmarkEnd w:id="11"/>
      <w:tr w:rsidR="002F4137" w:rsidRPr="00830247" w14:paraId="34CBAF81" w14:textId="77777777" w:rsidTr="00CE74F5">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CE74F5">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CE74F5">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CE74F5">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CE74F5">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CE74F5">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CE74F5">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CE74F5">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CE74F5">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CE74F5">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CE74F5">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CE74F5">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CE74F5">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CE74F5">
            <w:pPr>
              <w:jc w:val="center"/>
              <w:rPr>
                <w:rFonts w:ascii="Arial" w:hAnsi="Arial" w:cs="Arial"/>
                <w:color w:val="000000"/>
                <w:sz w:val="20"/>
                <w:szCs w:val="20"/>
              </w:rPr>
            </w:pPr>
            <w:r w:rsidRPr="00830247">
              <w:rPr>
                <w:rFonts w:ascii="Arial" w:hAnsi="Arial" w:cs="Arial"/>
                <w:color w:val="000000"/>
                <w:sz w:val="20"/>
                <w:szCs w:val="20"/>
              </w:rPr>
              <w:t>Tüvesed</w:t>
            </w:r>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CE74F5">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CE74F5">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CE74F5">
            <w:pPr>
              <w:rPr>
                <w:rFonts w:ascii="Arial" w:hAnsi="Arial" w:cs="Arial"/>
                <w:sz w:val="20"/>
                <w:szCs w:val="20"/>
              </w:rPr>
            </w:pPr>
          </w:p>
        </w:tc>
      </w:tr>
      <w:tr w:rsidR="002F4137" w:rsidRPr="00830247" w14:paraId="3F1F98D9" w14:textId="77777777" w:rsidTr="00CE74F5">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CE74F5">
            <w:pPr>
              <w:rPr>
                <w:rFonts w:ascii="Arial" w:hAnsi="Arial" w:cs="Arial"/>
                <w:sz w:val="20"/>
                <w:szCs w:val="20"/>
              </w:rPr>
            </w:pPr>
          </w:p>
        </w:tc>
      </w:tr>
      <w:tr w:rsidR="002F4137" w:rsidRPr="00830247" w14:paraId="1F7AD6E9" w14:textId="77777777" w:rsidTr="00CE74F5">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CE74F5">
            <w:pPr>
              <w:rPr>
                <w:rFonts w:ascii="Arial" w:hAnsi="Arial" w:cs="Arial"/>
                <w:sz w:val="20"/>
                <w:szCs w:val="20"/>
              </w:rPr>
            </w:pPr>
          </w:p>
        </w:tc>
      </w:tr>
      <w:tr w:rsidR="002F4137" w:rsidRPr="00830247" w14:paraId="680958E8" w14:textId="77777777" w:rsidTr="00CE74F5">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CE74F5">
            <w:pPr>
              <w:rPr>
                <w:rFonts w:ascii="Arial" w:hAnsi="Arial" w:cs="Arial"/>
                <w:sz w:val="20"/>
                <w:szCs w:val="20"/>
              </w:rPr>
            </w:pPr>
          </w:p>
        </w:tc>
      </w:tr>
      <w:tr w:rsidR="002F4137" w:rsidRPr="00830247" w14:paraId="4A4E8764" w14:textId="77777777" w:rsidTr="00CE74F5">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CE74F5">
            <w:pPr>
              <w:rPr>
                <w:rFonts w:ascii="Arial" w:hAnsi="Arial" w:cs="Arial"/>
                <w:sz w:val="20"/>
                <w:szCs w:val="20"/>
              </w:rPr>
            </w:pPr>
          </w:p>
        </w:tc>
      </w:tr>
      <w:tr w:rsidR="002F4137" w:rsidRPr="00830247" w14:paraId="478811A5" w14:textId="77777777" w:rsidTr="00CE74F5">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CE74F5">
            <w:pPr>
              <w:rPr>
                <w:rFonts w:ascii="Arial" w:hAnsi="Arial" w:cs="Arial"/>
                <w:sz w:val="20"/>
                <w:szCs w:val="20"/>
              </w:rPr>
            </w:pPr>
          </w:p>
        </w:tc>
      </w:tr>
      <w:tr w:rsidR="002F4137" w:rsidRPr="00830247" w14:paraId="0E6407A5" w14:textId="77777777" w:rsidTr="00CE74F5">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CE74F5">
            <w:pPr>
              <w:rPr>
                <w:rFonts w:ascii="Arial" w:hAnsi="Arial" w:cs="Arial"/>
                <w:sz w:val="20"/>
                <w:szCs w:val="20"/>
              </w:rPr>
            </w:pPr>
          </w:p>
        </w:tc>
      </w:tr>
      <w:tr w:rsidR="002F4137" w:rsidRPr="00830247" w14:paraId="15D04206" w14:textId="77777777" w:rsidTr="00CE74F5">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CE74F5">
            <w:pPr>
              <w:rPr>
                <w:rFonts w:ascii="Arial" w:hAnsi="Arial" w:cs="Arial"/>
                <w:sz w:val="20"/>
                <w:szCs w:val="20"/>
              </w:rPr>
            </w:pPr>
          </w:p>
        </w:tc>
      </w:tr>
      <w:tr w:rsidR="002F4137" w:rsidRPr="00830247" w14:paraId="544C9AEB" w14:textId="77777777" w:rsidTr="00CE74F5">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CE74F5">
            <w:pPr>
              <w:rPr>
                <w:rFonts w:ascii="Arial" w:hAnsi="Arial" w:cs="Arial"/>
                <w:sz w:val="20"/>
                <w:szCs w:val="20"/>
              </w:rPr>
            </w:pPr>
          </w:p>
        </w:tc>
      </w:tr>
      <w:tr w:rsidR="002F4137" w:rsidRPr="00830247" w14:paraId="351EA29F" w14:textId="77777777" w:rsidTr="00CE74F5">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CE74F5">
            <w:pPr>
              <w:rPr>
                <w:rFonts w:ascii="Arial" w:hAnsi="Arial" w:cs="Arial"/>
                <w:sz w:val="20"/>
                <w:szCs w:val="20"/>
              </w:rPr>
            </w:pPr>
          </w:p>
        </w:tc>
      </w:tr>
      <w:tr w:rsidR="002F4137" w:rsidRPr="00830247" w14:paraId="240D497A" w14:textId="77777777" w:rsidTr="00CE74F5">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CE74F5">
            <w:pPr>
              <w:rPr>
                <w:rFonts w:ascii="Arial" w:hAnsi="Arial" w:cs="Arial"/>
                <w:sz w:val="20"/>
                <w:szCs w:val="20"/>
              </w:rPr>
            </w:pPr>
          </w:p>
        </w:tc>
      </w:tr>
      <w:tr w:rsidR="002F4137" w:rsidRPr="00830247" w14:paraId="5820C1AB" w14:textId="77777777" w:rsidTr="00CE74F5">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CE74F5">
            <w:pPr>
              <w:rPr>
                <w:rFonts w:ascii="Arial" w:hAnsi="Arial" w:cs="Arial"/>
                <w:sz w:val="20"/>
                <w:szCs w:val="20"/>
              </w:rPr>
            </w:pPr>
          </w:p>
        </w:tc>
      </w:tr>
      <w:tr w:rsidR="002F4137" w:rsidRPr="00830247" w14:paraId="48C58B05" w14:textId="77777777" w:rsidTr="00CE74F5">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CE74F5">
            <w:pPr>
              <w:rPr>
                <w:rFonts w:ascii="Arial" w:hAnsi="Arial" w:cs="Arial"/>
                <w:sz w:val="20"/>
                <w:szCs w:val="20"/>
              </w:rPr>
            </w:pPr>
          </w:p>
        </w:tc>
      </w:tr>
      <w:tr w:rsidR="002F4137" w:rsidRPr="00830247" w14:paraId="7B99FC95" w14:textId="77777777" w:rsidTr="00CE74F5">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CE74F5">
            <w:pPr>
              <w:rPr>
                <w:rFonts w:ascii="Arial" w:hAnsi="Arial" w:cs="Arial"/>
                <w:sz w:val="20"/>
                <w:szCs w:val="20"/>
              </w:rPr>
            </w:pPr>
          </w:p>
        </w:tc>
      </w:tr>
      <w:tr w:rsidR="002F4137" w:rsidRPr="00830247" w14:paraId="55211D8A" w14:textId="77777777" w:rsidTr="00CE74F5">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CE74F5">
            <w:pPr>
              <w:rPr>
                <w:rFonts w:ascii="Arial" w:hAnsi="Arial" w:cs="Arial"/>
                <w:sz w:val="20"/>
                <w:szCs w:val="20"/>
              </w:rPr>
            </w:pPr>
          </w:p>
        </w:tc>
      </w:tr>
      <w:tr w:rsidR="002F4137" w:rsidRPr="00830247" w14:paraId="46AFBEC3" w14:textId="77777777" w:rsidTr="00CE74F5">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CE74F5">
            <w:pPr>
              <w:rPr>
                <w:rFonts w:ascii="Arial" w:hAnsi="Arial" w:cs="Arial"/>
                <w:sz w:val="20"/>
                <w:szCs w:val="20"/>
              </w:rPr>
            </w:pPr>
          </w:p>
        </w:tc>
      </w:tr>
      <w:tr w:rsidR="002F4137" w:rsidRPr="00830247" w14:paraId="7FA30F5E" w14:textId="77777777" w:rsidTr="00CE74F5">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CE74F5">
            <w:pPr>
              <w:rPr>
                <w:rFonts w:ascii="Arial" w:hAnsi="Arial" w:cs="Arial"/>
                <w:sz w:val="20"/>
                <w:szCs w:val="20"/>
              </w:rPr>
            </w:pPr>
          </w:p>
        </w:tc>
      </w:tr>
      <w:tr w:rsidR="002F4137" w:rsidRPr="00830247" w14:paraId="4BBA80B6" w14:textId="77777777" w:rsidTr="00CE74F5">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CE74F5">
            <w:pPr>
              <w:rPr>
                <w:rFonts w:ascii="Arial" w:hAnsi="Arial" w:cs="Arial"/>
                <w:sz w:val="20"/>
                <w:szCs w:val="20"/>
              </w:rPr>
            </w:pPr>
          </w:p>
        </w:tc>
      </w:tr>
      <w:tr w:rsidR="002F4137" w:rsidRPr="00830247" w14:paraId="65DCA7F2" w14:textId="77777777" w:rsidTr="00CE74F5">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CE74F5">
            <w:pPr>
              <w:rPr>
                <w:rFonts w:ascii="Arial" w:hAnsi="Arial" w:cs="Arial"/>
                <w:sz w:val="20"/>
                <w:szCs w:val="20"/>
              </w:rPr>
            </w:pPr>
          </w:p>
        </w:tc>
      </w:tr>
      <w:tr w:rsidR="002F4137" w:rsidRPr="00830247" w14:paraId="6922DCA9" w14:textId="77777777" w:rsidTr="00CE74F5">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CE74F5">
            <w:pPr>
              <w:rPr>
                <w:rFonts w:ascii="Arial" w:hAnsi="Arial" w:cs="Arial"/>
                <w:sz w:val="20"/>
                <w:szCs w:val="20"/>
              </w:rPr>
            </w:pPr>
          </w:p>
        </w:tc>
      </w:tr>
      <w:tr w:rsidR="002F4137" w:rsidRPr="00830247" w14:paraId="034BB050" w14:textId="77777777" w:rsidTr="00CE74F5">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CE74F5">
            <w:pPr>
              <w:rPr>
                <w:rFonts w:ascii="Arial" w:hAnsi="Arial" w:cs="Arial"/>
                <w:sz w:val="20"/>
                <w:szCs w:val="20"/>
              </w:rPr>
            </w:pPr>
          </w:p>
        </w:tc>
      </w:tr>
      <w:tr w:rsidR="002F4137" w:rsidRPr="00830247" w14:paraId="2A92BDB4" w14:textId="77777777" w:rsidTr="00CE74F5">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CE74F5">
            <w:pPr>
              <w:rPr>
                <w:rFonts w:ascii="Arial" w:hAnsi="Arial" w:cs="Arial"/>
                <w:sz w:val="20"/>
                <w:szCs w:val="20"/>
              </w:rPr>
            </w:pPr>
          </w:p>
        </w:tc>
      </w:tr>
      <w:tr w:rsidR="002F4137" w:rsidRPr="00830247" w14:paraId="372BA565" w14:textId="77777777" w:rsidTr="00CE74F5">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CE74F5">
            <w:pPr>
              <w:rPr>
                <w:rFonts w:ascii="Arial" w:hAnsi="Arial" w:cs="Arial"/>
                <w:sz w:val="20"/>
                <w:szCs w:val="20"/>
              </w:rPr>
            </w:pPr>
          </w:p>
        </w:tc>
      </w:tr>
      <w:tr w:rsidR="002F4137" w:rsidRPr="00830247" w14:paraId="480F3895" w14:textId="77777777" w:rsidTr="00CE74F5">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CE74F5">
            <w:pPr>
              <w:rPr>
                <w:rFonts w:ascii="Arial" w:hAnsi="Arial" w:cs="Arial"/>
                <w:sz w:val="20"/>
                <w:szCs w:val="20"/>
              </w:rPr>
            </w:pPr>
          </w:p>
        </w:tc>
      </w:tr>
      <w:tr w:rsidR="002F4137" w:rsidRPr="00830247" w14:paraId="03D4A2D0" w14:textId="77777777" w:rsidTr="00CE74F5">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CE74F5">
            <w:pPr>
              <w:rPr>
                <w:rFonts w:ascii="Arial" w:hAnsi="Arial" w:cs="Arial"/>
                <w:sz w:val="20"/>
                <w:szCs w:val="20"/>
              </w:rPr>
            </w:pPr>
          </w:p>
        </w:tc>
      </w:tr>
      <w:tr w:rsidR="002F4137" w:rsidRPr="00830247" w14:paraId="37F1EFD5" w14:textId="77777777" w:rsidTr="00CE74F5">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CE74F5">
            <w:pPr>
              <w:rPr>
                <w:rFonts w:ascii="Arial" w:hAnsi="Arial" w:cs="Arial"/>
                <w:sz w:val="20"/>
                <w:szCs w:val="20"/>
              </w:rPr>
            </w:pPr>
          </w:p>
        </w:tc>
      </w:tr>
      <w:tr w:rsidR="002F4137" w:rsidRPr="00830247" w14:paraId="5473CD92" w14:textId="77777777" w:rsidTr="00CE74F5">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CE74F5">
            <w:pPr>
              <w:rPr>
                <w:rFonts w:ascii="Arial" w:hAnsi="Arial" w:cs="Arial"/>
                <w:sz w:val="20"/>
                <w:szCs w:val="20"/>
              </w:rPr>
            </w:pPr>
          </w:p>
        </w:tc>
      </w:tr>
      <w:tr w:rsidR="002F4137" w:rsidRPr="00830247" w14:paraId="00E5754E" w14:textId="77777777" w:rsidTr="00CE74F5">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CE74F5">
            <w:pPr>
              <w:rPr>
                <w:rFonts w:ascii="Arial" w:hAnsi="Arial" w:cs="Arial"/>
                <w:sz w:val="20"/>
                <w:szCs w:val="20"/>
              </w:rPr>
            </w:pPr>
          </w:p>
        </w:tc>
      </w:tr>
      <w:tr w:rsidR="002F4137" w:rsidRPr="00830247" w14:paraId="6B302E65" w14:textId="77777777" w:rsidTr="00CE74F5">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CE74F5">
            <w:pPr>
              <w:rPr>
                <w:rFonts w:ascii="Arial" w:hAnsi="Arial" w:cs="Arial"/>
                <w:sz w:val="20"/>
                <w:szCs w:val="20"/>
              </w:rPr>
            </w:pPr>
          </w:p>
        </w:tc>
      </w:tr>
      <w:tr w:rsidR="002F4137" w:rsidRPr="00830247" w14:paraId="32F30553" w14:textId="77777777" w:rsidTr="00CE74F5">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CE74F5">
            <w:pPr>
              <w:rPr>
                <w:rFonts w:ascii="Arial" w:hAnsi="Arial" w:cs="Arial"/>
                <w:sz w:val="20"/>
                <w:szCs w:val="20"/>
              </w:rPr>
            </w:pPr>
          </w:p>
        </w:tc>
      </w:tr>
      <w:tr w:rsidR="002F4137" w:rsidRPr="00830247" w14:paraId="4A79E193" w14:textId="77777777" w:rsidTr="00CE74F5">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CE74F5">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(l/tm)</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(l/tm)</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(l/tm)</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(l/tm)</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(l/tm)</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(l/tm)</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2"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2"/>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r w:rsidRPr="00830247">
              <w:rPr>
                <w:b/>
                <w:bCs/>
              </w:rPr>
              <w:t>Kokkuveo kaugus (m)</w:t>
            </w:r>
          </w:p>
        </w:tc>
        <w:tc>
          <w:tcPr>
            <w:tcW w:w="1457" w:type="dxa"/>
            <w:vMerge w:val="restart"/>
            <w:hideMark/>
          </w:tcPr>
          <w:p w14:paraId="7F99FD7C" w14:textId="77777777" w:rsidR="00671E04" w:rsidRPr="00830247" w:rsidRDefault="00671E04" w:rsidP="00D125C7">
            <w:pPr>
              <w:rPr>
                <w:b/>
                <w:bCs/>
              </w:rPr>
            </w:pPr>
            <w:r w:rsidRPr="00830247">
              <w:rPr>
                <w:b/>
                <w:bCs/>
              </w:rPr>
              <w:t>LR, RD, TR (l/tm)</w:t>
            </w:r>
          </w:p>
        </w:tc>
        <w:tc>
          <w:tcPr>
            <w:tcW w:w="1611" w:type="dxa"/>
            <w:vMerge w:val="restart"/>
            <w:hideMark/>
          </w:tcPr>
          <w:p w14:paraId="519E7D20" w14:textId="77777777" w:rsidR="00671E04" w:rsidRPr="00830247" w:rsidRDefault="00671E04" w:rsidP="00D125C7">
            <w:pPr>
              <w:rPr>
                <w:b/>
                <w:bCs/>
              </w:rPr>
            </w:pPr>
            <w:r w:rsidRPr="00830247">
              <w:rPr>
                <w:b/>
                <w:bCs/>
              </w:rPr>
              <w:t xml:space="preserve">HR, AR, HL, VE, VR, KU, SR (l/tm)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Kontuurtabel"/>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r w:rsidRPr="00830247">
              <w:t>Forvarder</w:t>
            </w:r>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5D22F5"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allaadve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Harvestermõõtmine – harvesteriga valmistatava puidu noti mõõtmine harvesteri mõõteseadmetega ja noti mahu arvutamine harvesteri tarkvaraga.</w:t>
      </w:r>
    </w:p>
    <w:p w14:paraId="3EBCABA9" w14:textId="77777777" w:rsidR="00102E46" w:rsidRPr="00830247" w:rsidRDefault="00102E46" w:rsidP="00102E46">
      <w:pPr>
        <w:numPr>
          <w:ilvl w:val="1"/>
          <w:numId w:val="20"/>
        </w:numPr>
        <w:jc w:val="both"/>
        <w:outlineLvl w:val="0"/>
      </w:pPr>
      <w:r w:rsidRPr="00830247">
        <w:t>General StanforD standard – Euroopa metsamasinate tootjate poolt kokkulepitud tehniline reeglistik, mille alusel infosüsteemid omavahel suhtlevad.</w:t>
      </w:r>
    </w:p>
    <w:p w14:paraId="6712371A" w14:textId="77777777" w:rsidR="00102E46" w:rsidRPr="00830247" w:rsidRDefault="00102E46" w:rsidP="00102E46">
      <w:pPr>
        <w:numPr>
          <w:ilvl w:val="1"/>
          <w:numId w:val="20"/>
        </w:numPr>
        <w:jc w:val="both"/>
        <w:outlineLvl w:val="0"/>
      </w:pPr>
      <w:r w:rsidRPr="00830247">
        <w:t>Järkamisfail (*.apt)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(*.prd)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(*.ktr,*hqc)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harvesteri poolt järgatud noti pikkuse ja diameetri kontrollimine mõõdulindi ja kalibreerimisklupega.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Mõõtmisseade – harvesteril kasutatav mõõtmisseade ja -tarkvara.</w:t>
      </w:r>
    </w:p>
    <w:p w14:paraId="70DD8E8C" w14:textId="77777777" w:rsidR="00102E46" w:rsidRPr="00830247" w:rsidRDefault="00102E46" w:rsidP="00102E46">
      <w:pPr>
        <w:numPr>
          <w:ilvl w:val="1"/>
          <w:numId w:val="20"/>
        </w:numPr>
        <w:jc w:val="both"/>
        <w:outlineLvl w:val="0"/>
      </w:pPr>
      <w:r w:rsidRPr="00830247">
        <w:t xml:space="preserve">Kalibreerimisklupe – elektrooniline täpisklupe, mille ekraanil ei kuvata harvesteri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oendilik"/>
        <w:numPr>
          <w:ilvl w:val="1"/>
          <w:numId w:val="20"/>
        </w:numPr>
        <w:jc w:val="both"/>
        <w:outlineLvl w:val="0"/>
      </w:pPr>
      <w:r w:rsidRPr="00830247">
        <w:t xml:space="preserve">Harvestermõõtmine toimub RMK poolt etteantud mõõtmismeetodi alusel puu langetamisel ja tüve järkamisel.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ülemõõduta;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r w:rsidRPr="00830247">
        <w:t>Harvesteril kasutatav mõõtmisseade peab vastama rahvusvahelise General StanForD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kasutatud ülemõõdud;</w:t>
      </w:r>
    </w:p>
    <w:p w14:paraId="4988F507" w14:textId="77777777" w:rsidR="00102E46" w:rsidRPr="00830247" w:rsidRDefault="00102E46" w:rsidP="000366D5">
      <w:pPr>
        <w:numPr>
          <w:ilvl w:val="2"/>
          <w:numId w:val="20"/>
        </w:numPr>
        <w:jc w:val="both"/>
        <w:outlineLvl w:val="0"/>
      </w:pPr>
      <w:r w:rsidRPr="00830247">
        <w:t xml:space="preserve">mahuarvutuse seadistuse muudatused kuupäevaliselt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(tm).</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segapuu);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ülemõõdud;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 xml:space="preserve">Mõõtmisseade peab võimaldama saata elektrooniliselt toodangufaili (*.prd),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harvesteri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segapuu);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ülemõõduta);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ülemõõduta; </w:t>
      </w:r>
    </w:p>
    <w:p w14:paraId="472A346E" w14:textId="77777777" w:rsidR="00102E46" w:rsidRPr="00830247" w:rsidRDefault="00102E46" w:rsidP="000366D5">
      <w:pPr>
        <w:numPr>
          <w:ilvl w:val="2"/>
          <w:numId w:val="20"/>
        </w:numPr>
        <w:jc w:val="both"/>
        <w:outlineLvl w:val="0"/>
      </w:pPr>
      <w:r w:rsidRPr="00830247">
        <w:t xml:space="preserve">tüvemaht puuliikide kaupa eraldi ja puuliigid kokku (tm);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Kui kontrollkalibreerimisel selgub, et näidud erinevad üle lubatud vea piiri, viiakse läbi harvesteri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harvesteri lõikepea või harvesteri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 xml:space="preserve">iga puuliigi kohta peab olema eraldi *.ktr  või *.hqc fail, ühes *.ktr või *.hqc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rinnasdiameetriga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järgatakse vajalik hulk notte, notid paigutatakse raielangile eraldi järkamise järjekorras, et hiljem oleks lihtsam mõõta; </w:t>
      </w:r>
    </w:p>
    <w:p w14:paraId="1A57743D" w14:textId="77777777" w:rsidR="00102E46" w:rsidRPr="00830247" w:rsidRDefault="00102E46" w:rsidP="000366D5">
      <w:pPr>
        <w:numPr>
          <w:ilvl w:val="2"/>
          <w:numId w:val="20"/>
        </w:numPr>
        <w:jc w:val="both"/>
        <w:outlineLvl w:val="0"/>
      </w:pPr>
      <w:r w:rsidRPr="00830247">
        <w:t xml:space="preserve">harvesteri arvutist saadetakse andmed kalibreerimiskluppe;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kalibreerimiskluppe; </w:t>
      </w:r>
    </w:p>
    <w:p w14:paraId="7A805711" w14:textId="77777777" w:rsidR="00102E46" w:rsidRPr="00830247" w:rsidRDefault="00102E46" w:rsidP="000366D5">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kõik mõõtmistulemused saadetakse kalibreerimisklupest harvesteri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ülemõõdust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harvesteril,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14:paraId="0E425D55" w14:textId="77777777" w:rsidR="00102E46" w:rsidRPr="00830247" w:rsidRDefault="00102E46" w:rsidP="000366D5">
      <w:pPr>
        <w:numPr>
          <w:ilvl w:val="1"/>
          <w:numId w:val="20"/>
        </w:numPr>
        <w:jc w:val="both"/>
        <w:outlineLvl w:val="0"/>
      </w:pPr>
      <w:r w:rsidRPr="00830247">
        <w:t xml:space="preserve">„RMK kinnitatud harvesteri“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harvesterile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 xml:space="preserve">harvesteroperaator ei edasta *.ktr või *.hqc faile tähtajaks; </w:t>
      </w:r>
    </w:p>
    <w:p w14:paraId="7E631903" w14:textId="77777777" w:rsidR="00102E46" w:rsidRPr="00830247" w:rsidRDefault="00102E46" w:rsidP="000366D5">
      <w:pPr>
        <w:numPr>
          <w:ilvl w:val="2"/>
          <w:numId w:val="20"/>
        </w:numPr>
        <w:jc w:val="both"/>
        <w:outlineLvl w:val="0"/>
      </w:pPr>
      <w:r w:rsidRPr="00830247">
        <w:t xml:space="preserve">harvesteroperaatori edastatud *.ktr või *.hqc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r w:rsidRPr="00830247">
        <w:t xml:space="preserve">kalibreerimisklupes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Pealkiri3"/>
      </w:pPr>
    </w:p>
    <w:p w14:paraId="2F230211" w14:textId="77777777" w:rsidR="002367B3" w:rsidRPr="00830247" w:rsidRDefault="002367B3">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akud, hüdro</w:t>
      </w:r>
      <w:r w:rsidRPr="00830247">
        <w:softHyphen/>
        <w:t>voolikud,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aegjärkselraiel,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takseerkirjelduses vastavalt metsa korraldamise juhendile fikseeritud takseertunnus.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r w:rsidRPr="00830247">
        <w:rPr>
          <w:b/>
        </w:rPr>
        <w:t>Peakokkuveotee</w:t>
      </w:r>
      <w:r w:rsidRPr="00830247">
        <w:t xml:space="preserve"> – kokkuveomasina liikumistee raielangilt vahelaoplatsi.</w:t>
      </w:r>
    </w:p>
    <w:p w14:paraId="5C4F933D" w14:textId="77777777" w:rsidR="00E75A80" w:rsidRPr="00830247" w:rsidRDefault="00E75A80" w:rsidP="00E75A80">
      <w:pPr>
        <w:numPr>
          <w:ilvl w:val="0"/>
          <w:numId w:val="6"/>
        </w:numPr>
        <w:ind w:left="360"/>
        <w:jc w:val="both"/>
      </w:pPr>
      <w:r w:rsidRPr="00830247">
        <w:rPr>
          <w:b/>
        </w:rPr>
        <w:t>Kokkuveotee</w:t>
      </w:r>
      <w:r w:rsidRPr="00830247">
        <w:t xml:space="preserve"> – kokkuveomasina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allaadve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Kui energiapuidu virna ladustatakse raidmeid ja tüveseid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energiapuit – raidmed, tüvesed (laasimata tüvesed ja laasitud tüvesed)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14:paraId="5232AB0B" w14:textId="77777777" w:rsidR="009669E7" w:rsidRPr="00830247" w:rsidRDefault="009669E7" w:rsidP="009669E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14:paraId="7CD896E4" w14:textId="77777777" w:rsidR="009669E7" w:rsidRPr="00830247" w:rsidRDefault="009669E7" w:rsidP="009669E7">
      <w:pPr>
        <w:numPr>
          <w:ilvl w:val="1"/>
          <w:numId w:val="7"/>
        </w:numPr>
        <w:tabs>
          <w:tab w:val="clear" w:pos="480"/>
          <w:tab w:val="num" w:pos="0"/>
        </w:tabs>
        <w:ind w:left="709" w:hanging="709"/>
        <w:jc w:val="both"/>
      </w:pPr>
      <w:r w:rsidRPr="00830247">
        <w:t>hakkur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kattepaber – spetsiaalne paber raidmete ja tüveste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r w:rsidRPr="00830247">
        <w:t>tm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5407DEB0">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5371E916">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1.Raidmed  alusmetsa tüvestega (üle 30% mahust tüveseid).</w:t>
            </w:r>
          </w:p>
          <w:p w14:paraId="5A55AD57" w14:textId="77777777" w:rsidR="009669E7" w:rsidRPr="00830247" w:rsidRDefault="009669E7" w:rsidP="00D125C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r w:rsidRPr="00830247">
              <w:rPr>
                <w:sz w:val="20"/>
                <w:szCs w:val="20"/>
              </w:rPr>
              <w:t>Tüvesed,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Puhuva süsteemita hakkuriga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Kehateks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Kehateks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Kehatekst"/>
        <w:numPr>
          <w:ilvl w:val="0"/>
          <w:numId w:val="13"/>
        </w:numPr>
        <w:spacing w:after="0"/>
        <w:ind w:left="0" w:firstLine="0"/>
        <w:jc w:val="both"/>
      </w:pPr>
      <w:r w:rsidRPr="00830247">
        <w:t>kahjustamata ja terved;</w:t>
      </w:r>
    </w:p>
    <w:p w14:paraId="06A6F098" w14:textId="77777777" w:rsidR="002E023B" w:rsidRPr="00830247" w:rsidRDefault="002E023B" w:rsidP="002E023B">
      <w:pPr>
        <w:pStyle w:val="Kehateks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Kehatekst"/>
      </w:pPr>
    </w:p>
    <w:p w14:paraId="42668BFA" w14:textId="77777777" w:rsidR="002E023B" w:rsidRPr="00830247" w:rsidRDefault="002E023B" w:rsidP="002E023B">
      <w:pPr>
        <w:pStyle w:val="Kehateks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Kehateks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Kehateks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Kehatekst"/>
        <w:numPr>
          <w:ilvl w:val="0"/>
          <w:numId w:val="14"/>
        </w:numPr>
        <w:spacing w:after="0"/>
        <w:ind w:left="0" w:firstLine="0"/>
        <w:jc w:val="both"/>
      </w:pPr>
      <w:r w:rsidRPr="00830247">
        <w:t>kahjustamata ja terved;</w:t>
      </w:r>
    </w:p>
    <w:p w14:paraId="27AAEE08" w14:textId="77777777" w:rsidR="002E023B" w:rsidRPr="00830247" w:rsidRDefault="002E023B" w:rsidP="002E023B">
      <w:pPr>
        <w:pStyle w:val="Kehateks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Kehateks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1,55*pakutud koef.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1,10*pakutud koef.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1,30*pakutud koef.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0,90*pakutud koef.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3" w:name="_Hlk99973355"/>
      <w:bookmarkStart w:id="14"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3"/>
    </w:p>
    <w:bookmarkEnd w:id="14"/>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allaadve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3F1781">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5"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r w:rsidRPr="00830247">
        <w:rPr>
          <w:sz w:val="22"/>
          <w:szCs w:val="22"/>
        </w:rPr>
        <w:t xml:space="preserve">kokkuveoteenuse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5"/>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allaadve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DA6C03" w:rsidRPr="00830247" w14:paraId="6C76F7DA" w14:textId="77777777" w:rsidTr="00D125C7">
        <w:trPr>
          <w:trHeight w:val="593"/>
        </w:trPr>
        <w:tc>
          <w:tcPr>
            <w:tcW w:w="1838" w:type="dxa"/>
            <w:vAlign w:val="center"/>
          </w:tcPr>
          <w:p w14:paraId="46A22A44" w14:textId="5CF8F283" w:rsidR="00DA6C03" w:rsidRPr="00830247" w:rsidRDefault="00DA6C03" w:rsidP="00DA6C03">
            <w:pPr>
              <w:jc w:val="center"/>
              <w:rPr>
                <w:b/>
                <w:sz w:val="20"/>
                <w:szCs w:val="20"/>
              </w:rPr>
            </w:pPr>
            <w:bookmarkStart w:id="16" w:name="_Hlk99541856"/>
            <w:r w:rsidRPr="00830247">
              <w:rPr>
                <w:b/>
                <w:sz w:val="20"/>
                <w:szCs w:val="20"/>
              </w:rPr>
              <w:t>Kaitstav kehaosa /Tegevus</w:t>
            </w:r>
          </w:p>
        </w:tc>
        <w:tc>
          <w:tcPr>
            <w:tcW w:w="2126" w:type="dxa"/>
            <w:vAlign w:val="center"/>
          </w:tcPr>
          <w:p w14:paraId="563C59E1" w14:textId="21FE0B1B" w:rsidR="00DA6C03" w:rsidRPr="00830247" w:rsidRDefault="00DA6C03" w:rsidP="00DA6C03">
            <w:pPr>
              <w:jc w:val="center"/>
              <w:rPr>
                <w:b/>
                <w:sz w:val="20"/>
                <w:szCs w:val="20"/>
              </w:rPr>
            </w:pPr>
            <w:r w:rsidRPr="00830247">
              <w:rPr>
                <w:b/>
                <w:sz w:val="20"/>
                <w:szCs w:val="20"/>
              </w:rPr>
              <w:t>Labajalg</w:t>
            </w:r>
          </w:p>
        </w:tc>
        <w:tc>
          <w:tcPr>
            <w:tcW w:w="2410" w:type="dxa"/>
            <w:vAlign w:val="center"/>
          </w:tcPr>
          <w:p w14:paraId="6450EB25" w14:textId="6486755D" w:rsidR="00DA6C03" w:rsidRPr="00830247" w:rsidRDefault="00DA6C03" w:rsidP="00DA6C03">
            <w:pPr>
              <w:jc w:val="center"/>
              <w:rPr>
                <w:b/>
                <w:sz w:val="20"/>
                <w:szCs w:val="20"/>
              </w:rPr>
            </w:pPr>
            <w:r w:rsidRPr="00830247">
              <w:rPr>
                <w:b/>
                <w:sz w:val="20"/>
                <w:szCs w:val="20"/>
              </w:rPr>
              <w:t>Jalad</w:t>
            </w:r>
          </w:p>
        </w:tc>
        <w:tc>
          <w:tcPr>
            <w:tcW w:w="1701" w:type="dxa"/>
            <w:vAlign w:val="center"/>
          </w:tcPr>
          <w:p w14:paraId="0F59E58D" w14:textId="6F181AB6" w:rsidR="00DA6C03" w:rsidRPr="00830247" w:rsidRDefault="00DA6C03" w:rsidP="00DA6C03">
            <w:pPr>
              <w:jc w:val="center"/>
              <w:rPr>
                <w:b/>
                <w:sz w:val="20"/>
                <w:szCs w:val="20"/>
              </w:rPr>
            </w:pPr>
            <w:r w:rsidRPr="00830247">
              <w:rPr>
                <w:b/>
                <w:sz w:val="20"/>
                <w:szCs w:val="20"/>
              </w:rPr>
              <w:t>Torso, käed, jalad</w:t>
            </w:r>
          </w:p>
        </w:tc>
        <w:tc>
          <w:tcPr>
            <w:tcW w:w="1276" w:type="dxa"/>
            <w:vAlign w:val="center"/>
          </w:tcPr>
          <w:p w14:paraId="06C81669" w14:textId="5BB070D1" w:rsidR="00DA6C03" w:rsidRPr="00830247" w:rsidRDefault="00DA6C03" w:rsidP="00DA6C03">
            <w:pPr>
              <w:jc w:val="center"/>
              <w:rPr>
                <w:b/>
                <w:sz w:val="20"/>
                <w:szCs w:val="20"/>
              </w:rPr>
            </w:pPr>
            <w:r w:rsidRPr="00830247">
              <w:rPr>
                <w:b/>
                <w:sz w:val="20"/>
                <w:szCs w:val="20"/>
              </w:rPr>
              <w:t>Käelaba</w:t>
            </w:r>
          </w:p>
        </w:tc>
        <w:tc>
          <w:tcPr>
            <w:tcW w:w="1417" w:type="dxa"/>
            <w:vAlign w:val="center"/>
          </w:tcPr>
          <w:p w14:paraId="451078DC" w14:textId="5AF4C72C" w:rsidR="00DA6C03" w:rsidRPr="00830247" w:rsidRDefault="00DA6C03" w:rsidP="00DA6C03">
            <w:pPr>
              <w:jc w:val="center"/>
              <w:rPr>
                <w:b/>
                <w:sz w:val="20"/>
                <w:szCs w:val="20"/>
              </w:rPr>
            </w:pPr>
            <w:r w:rsidRPr="00830247">
              <w:rPr>
                <w:b/>
                <w:sz w:val="20"/>
                <w:szCs w:val="20"/>
              </w:rPr>
              <w:t>Pea</w:t>
            </w:r>
          </w:p>
        </w:tc>
        <w:tc>
          <w:tcPr>
            <w:tcW w:w="1418" w:type="dxa"/>
            <w:vAlign w:val="center"/>
          </w:tcPr>
          <w:p w14:paraId="70D27D27" w14:textId="77777777" w:rsidR="00DA6C03" w:rsidRPr="00830247" w:rsidRDefault="00DA6C03" w:rsidP="00DA6C03">
            <w:pPr>
              <w:jc w:val="center"/>
              <w:rPr>
                <w:b/>
                <w:sz w:val="20"/>
                <w:szCs w:val="20"/>
              </w:rPr>
            </w:pPr>
            <w:r w:rsidRPr="00830247">
              <w:rPr>
                <w:b/>
                <w:sz w:val="20"/>
                <w:szCs w:val="20"/>
              </w:rPr>
              <w:t>Silmad ja</w:t>
            </w:r>
          </w:p>
          <w:p w14:paraId="328C0D50" w14:textId="56184544" w:rsidR="00DA6C03" w:rsidRPr="00830247" w:rsidRDefault="00DA6C03" w:rsidP="00DA6C03">
            <w:pPr>
              <w:jc w:val="center"/>
              <w:rPr>
                <w:b/>
                <w:sz w:val="20"/>
                <w:szCs w:val="20"/>
              </w:rPr>
            </w:pPr>
            <w:r w:rsidRPr="00830247">
              <w:rPr>
                <w:b/>
                <w:sz w:val="20"/>
                <w:szCs w:val="20"/>
              </w:rPr>
              <w:t>nägu</w:t>
            </w:r>
          </w:p>
        </w:tc>
        <w:tc>
          <w:tcPr>
            <w:tcW w:w="1417" w:type="dxa"/>
            <w:vAlign w:val="center"/>
          </w:tcPr>
          <w:p w14:paraId="41E7961F" w14:textId="5E5465A6" w:rsidR="00DA6C03" w:rsidRPr="00830247" w:rsidRDefault="00DA6C03" w:rsidP="00DA6C03">
            <w:pPr>
              <w:jc w:val="center"/>
              <w:rPr>
                <w:b/>
                <w:sz w:val="20"/>
                <w:szCs w:val="20"/>
              </w:rPr>
            </w:pPr>
            <w:r w:rsidRPr="00830247">
              <w:rPr>
                <w:b/>
                <w:sz w:val="20"/>
                <w:szCs w:val="20"/>
              </w:rPr>
              <w:t>Kõrvad</w:t>
            </w:r>
          </w:p>
        </w:tc>
      </w:tr>
      <w:bookmarkEnd w:id="16"/>
      <w:tr w:rsidR="00DA6C03" w:rsidRPr="00830247" w14:paraId="2884AE00" w14:textId="77777777" w:rsidTr="00D125C7">
        <w:trPr>
          <w:trHeight w:val="152"/>
        </w:trPr>
        <w:tc>
          <w:tcPr>
            <w:tcW w:w="1838" w:type="dxa"/>
            <w:vAlign w:val="center"/>
          </w:tcPr>
          <w:p w14:paraId="2B0F692C" w14:textId="4BCCB563" w:rsidR="00DA6C03" w:rsidRPr="00830247" w:rsidRDefault="00DA6C03" w:rsidP="00DA6C03">
            <w:pPr>
              <w:jc w:val="center"/>
              <w:rPr>
                <w:b/>
                <w:sz w:val="20"/>
                <w:szCs w:val="20"/>
              </w:rPr>
            </w:pPr>
            <w:r w:rsidRPr="00830247">
              <w:rPr>
                <w:b/>
                <w:sz w:val="20"/>
                <w:szCs w:val="20"/>
              </w:rPr>
              <w:t>Töö kettsaega</w:t>
            </w:r>
          </w:p>
        </w:tc>
        <w:tc>
          <w:tcPr>
            <w:tcW w:w="2126" w:type="dxa"/>
            <w:vAlign w:val="center"/>
          </w:tcPr>
          <w:p w14:paraId="094283F2" w14:textId="42DF85DE" w:rsidR="00DA6C03" w:rsidRPr="00830247" w:rsidRDefault="00DA6C03" w:rsidP="00DA6C03">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410" w:type="dxa"/>
            <w:vAlign w:val="center"/>
          </w:tcPr>
          <w:p w14:paraId="57CC8EEA" w14:textId="1435E965" w:rsidR="00DA6C03" w:rsidRPr="00830247" w:rsidRDefault="00DA6C03" w:rsidP="00DA6C03">
            <w:pPr>
              <w:jc w:val="center"/>
              <w:rPr>
                <w:sz w:val="20"/>
                <w:szCs w:val="20"/>
              </w:rPr>
            </w:pPr>
            <w:r w:rsidRPr="00830247">
              <w:rPr>
                <w:sz w:val="20"/>
                <w:szCs w:val="20"/>
              </w:rPr>
              <w:t>Saeketi lõikevastase elemendiga tööpüksid, mis peavad vastama vähemalt kaitse klassile 1</w:t>
            </w:r>
          </w:p>
        </w:tc>
        <w:tc>
          <w:tcPr>
            <w:tcW w:w="1701" w:type="dxa"/>
            <w:vAlign w:val="center"/>
          </w:tcPr>
          <w:p w14:paraId="5D938318" w14:textId="1C748272" w:rsidR="00DA6C03" w:rsidRPr="00830247" w:rsidRDefault="00DA6C03" w:rsidP="00DA6C03">
            <w:pPr>
              <w:jc w:val="center"/>
              <w:rPr>
                <w:sz w:val="20"/>
                <w:szCs w:val="20"/>
              </w:rPr>
            </w:pPr>
            <w:r w:rsidRPr="00830247">
              <w:rPr>
                <w:sz w:val="20"/>
                <w:szCs w:val="20"/>
              </w:rPr>
              <w:t>Demaskeerivat värvi tööriietus</w:t>
            </w:r>
          </w:p>
        </w:tc>
        <w:tc>
          <w:tcPr>
            <w:tcW w:w="1276" w:type="dxa"/>
            <w:vAlign w:val="center"/>
          </w:tcPr>
          <w:p w14:paraId="7F19129F" w14:textId="3B892677" w:rsidR="00DA6C03" w:rsidRPr="00830247" w:rsidRDefault="00DA6C03" w:rsidP="00DA6C03">
            <w:pPr>
              <w:jc w:val="center"/>
              <w:rPr>
                <w:sz w:val="20"/>
                <w:szCs w:val="20"/>
              </w:rPr>
            </w:pPr>
            <w:r w:rsidRPr="00830247">
              <w:rPr>
                <w:sz w:val="20"/>
                <w:szCs w:val="20"/>
              </w:rPr>
              <w:t>Töökindad</w:t>
            </w:r>
          </w:p>
        </w:tc>
        <w:tc>
          <w:tcPr>
            <w:tcW w:w="4252" w:type="dxa"/>
            <w:gridSpan w:val="3"/>
            <w:vAlign w:val="center"/>
          </w:tcPr>
          <w:p w14:paraId="7FEC54F8" w14:textId="5B034332" w:rsidR="00DA6C03" w:rsidRPr="00830247" w:rsidRDefault="00DA6C03" w:rsidP="00DA6C03">
            <w:pPr>
              <w:jc w:val="center"/>
              <w:rPr>
                <w:sz w:val="20"/>
                <w:szCs w:val="20"/>
              </w:rPr>
            </w:pPr>
            <w:r>
              <w:rPr>
                <w:sz w:val="20"/>
                <w:szCs w:val="20"/>
              </w:rPr>
              <w:t>Tähtaegne t</w:t>
            </w:r>
            <w:r w:rsidRPr="00830247">
              <w:rPr>
                <w:sz w:val="20"/>
                <w:szCs w:val="20"/>
              </w:rPr>
              <w:t>ööstuslik kaitsekiiver (EN 397) koos kaitsemaski ja kuulmiskaitsevahendiga</w:t>
            </w:r>
          </w:p>
        </w:tc>
      </w:tr>
      <w:tr w:rsidR="00DA6C03" w:rsidRPr="00830247" w14:paraId="3F71FA41" w14:textId="77777777" w:rsidTr="00D125C7">
        <w:trPr>
          <w:trHeight w:val="557"/>
        </w:trPr>
        <w:tc>
          <w:tcPr>
            <w:tcW w:w="1838" w:type="dxa"/>
            <w:vAlign w:val="center"/>
          </w:tcPr>
          <w:p w14:paraId="0513EBE1" w14:textId="52F77A7B" w:rsidR="00DA6C03" w:rsidRPr="00830247" w:rsidRDefault="00DA6C03" w:rsidP="00DA6C03">
            <w:pPr>
              <w:jc w:val="center"/>
              <w:rPr>
                <w:b/>
                <w:sz w:val="20"/>
                <w:szCs w:val="20"/>
              </w:rPr>
            </w:pPr>
            <w:r w:rsidRPr="00830247">
              <w:rPr>
                <w:b/>
                <w:sz w:val="20"/>
                <w:szCs w:val="20"/>
              </w:rPr>
              <w:t>Töö võsasaega  üle 3 meetrises taimestikus</w:t>
            </w:r>
          </w:p>
        </w:tc>
        <w:tc>
          <w:tcPr>
            <w:tcW w:w="2126" w:type="dxa"/>
          </w:tcPr>
          <w:p w14:paraId="684CBADA" w14:textId="7AED8892"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tcPr>
          <w:p w14:paraId="62A92C2A" w14:textId="7D632907" w:rsidR="00DA6C03" w:rsidRPr="00830247" w:rsidRDefault="00DA6C03" w:rsidP="00DA6C03">
            <w:pPr>
              <w:jc w:val="center"/>
              <w:rPr>
                <w:sz w:val="20"/>
                <w:szCs w:val="20"/>
              </w:rPr>
            </w:pPr>
            <w:r w:rsidRPr="00830247">
              <w:rPr>
                <w:sz w:val="20"/>
                <w:szCs w:val="20"/>
              </w:rPr>
              <w:t>Tugevast riidest pika säärega püksid</w:t>
            </w:r>
          </w:p>
        </w:tc>
        <w:tc>
          <w:tcPr>
            <w:tcW w:w="1701" w:type="dxa"/>
            <w:vAlign w:val="center"/>
          </w:tcPr>
          <w:p w14:paraId="0F10217A" w14:textId="41F5B7B0" w:rsidR="00DA6C03" w:rsidRPr="00830247" w:rsidRDefault="00DA6C03" w:rsidP="00DA6C03">
            <w:pPr>
              <w:jc w:val="center"/>
              <w:rPr>
                <w:sz w:val="20"/>
                <w:szCs w:val="20"/>
              </w:rPr>
            </w:pPr>
            <w:r w:rsidRPr="00830247">
              <w:rPr>
                <w:sz w:val="20"/>
                <w:szCs w:val="20"/>
              </w:rPr>
              <w:t>Demaskeerivat värvi tööriietus</w:t>
            </w:r>
          </w:p>
        </w:tc>
        <w:tc>
          <w:tcPr>
            <w:tcW w:w="1276" w:type="dxa"/>
            <w:vAlign w:val="center"/>
          </w:tcPr>
          <w:p w14:paraId="78E0ED1B" w14:textId="031C482C" w:rsidR="00DA6C03" w:rsidRPr="00830247" w:rsidRDefault="00DA6C03" w:rsidP="00DA6C03">
            <w:pPr>
              <w:jc w:val="center"/>
              <w:rPr>
                <w:sz w:val="20"/>
                <w:szCs w:val="20"/>
              </w:rPr>
            </w:pPr>
            <w:r w:rsidRPr="00830247">
              <w:rPr>
                <w:sz w:val="20"/>
                <w:szCs w:val="20"/>
              </w:rPr>
              <w:t>Töökindad</w:t>
            </w:r>
          </w:p>
        </w:tc>
        <w:tc>
          <w:tcPr>
            <w:tcW w:w="4252" w:type="dxa"/>
            <w:gridSpan w:val="3"/>
            <w:vAlign w:val="center"/>
          </w:tcPr>
          <w:p w14:paraId="67F50FF4" w14:textId="571B3900" w:rsidR="00DA6C03" w:rsidRPr="00830247" w:rsidRDefault="00DA6C03" w:rsidP="00DA6C03">
            <w:pPr>
              <w:jc w:val="center"/>
              <w:rPr>
                <w:sz w:val="20"/>
                <w:szCs w:val="20"/>
              </w:rPr>
            </w:pPr>
            <w:r>
              <w:rPr>
                <w:sz w:val="20"/>
                <w:szCs w:val="20"/>
              </w:rPr>
              <w:t>Tähtaegne t</w:t>
            </w:r>
            <w:r w:rsidRPr="00830247">
              <w:rPr>
                <w:sz w:val="20"/>
                <w:szCs w:val="20"/>
              </w:rPr>
              <w:t>ööstuslik kaitsekiiver (EN 397) koos kaitsemaski ja kuulmiskaitsevahendiga</w:t>
            </w:r>
          </w:p>
        </w:tc>
      </w:tr>
      <w:tr w:rsidR="00DA6C03" w:rsidRPr="00830247" w14:paraId="1174384C" w14:textId="77777777" w:rsidTr="00D125C7">
        <w:trPr>
          <w:trHeight w:val="152"/>
        </w:trPr>
        <w:tc>
          <w:tcPr>
            <w:tcW w:w="1838" w:type="dxa"/>
            <w:vAlign w:val="center"/>
          </w:tcPr>
          <w:p w14:paraId="129A57B3" w14:textId="5C06D9D4" w:rsidR="00DA6C03" w:rsidRPr="00830247" w:rsidRDefault="00DA6C03" w:rsidP="00DA6C03">
            <w:pPr>
              <w:jc w:val="center"/>
              <w:rPr>
                <w:b/>
                <w:sz w:val="20"/>
                <w:szCs w:val="20"/>
              </w:rPr>
            </w:pPr>
            <w:r w:rsidRPr="00830247">
              <w:rPr>
                <w:b/>
                <w:sz w:val="20"/>
                <w:szCs w:val="20"/>
              </w:rPr>
              <w:t xml:space="preserve">Töö võsasaega  </w:t>
            </w:r>
            <w:r w:rsidRPr="00830247">
              <w:rPr>
                <w:b/>
                <w:sz w:val="20"/>
                <w:szCs w:val="20"/>
              </w:rPr>
              <w:lastRenderedPageBreak/>
              <w:t>alla 3 meetrises taimestikus</w:t>
            </w:r>
          </w:p>
        </w:tc>
        <w:tc>
          <w:tcPr>
            <w:tcW w:w="2126" w:type="dxa"/>
            <w:vAlign w:val="center"/>
          </w:tcPr>
          <w:p w14:paraId="46231776" w14:textId="50B16720" w:rsidR="00DA6C03" w:rsidRPr="00830247" w:rsidRDefault="00DA6C03" w:rsidP="00DA6C03">
            <w:pPr>
              <w:jc w:val="center"/>
              <w:rPr>
                <w:sz w:val="20"/>
                <w:szCs w:val="20"/>
              </w:rPr>
            </w:pPr>
            <w:r w:rsidRPr="00830247">
              <w:rPr>
                <w:sz w:val="20"/>
                <w:szCs w:val="20"/>
              </w:rPr>
              <w:lastRenderedPageBreak/>
              <w:t xml:space="preserve">Kinnised tugeva </w:t>
            </w:r>
            <w:r w:rsidRPr="00830247">
              <w:rPr>
                <w:sz w:val="20"/>
                <w:szCs w:val="20"/>
              </w:rPr>
              <w:lastRenderedPageBreak/>
              <w:t>konstruktsiooniga ja libisemist takistava tallaga jalanõud</w:t>
            </w:r>
          </w:p>
        </w:tc>
        <w:tc>
          <w:tcPr>
            <w:tcW w:w="2410" w:type="dxa"/>
            <w:vAlign w:val="center"/>
          </w:tcPr>
          <w:p w14:paraId="4B47F4DD" w14:textId="3EB61BBF" w:rsidR="00DA6C03" w:rsidRPr="00830247" w:rsidRDefault="00DA6C03" w:rsidP="00DA6C03">
            <w:pPr>
              <w:jc w:val="center"/>
              <w:rPr>
                <w:sz w:val="20"/>
                <w:szCs w:val="20"/>
              </w:rPr>
            </w:pPr>
            <w:bookmarkStart w:id="17" w:name="_Hlk97211364"/>
            <w:r w:rsidRPr="00830247">
              <w:rPr>
                <w:sz w:val="20"/>
                <w:szCs w:val="20"/>
              </w:rPr>
              <w:lastRenderedPageBreak/>
              <w:t xml:space="preserve">Tugevast riidest pika </w:t>
            </w:r>
            <w:r w:rsidRPr="00830247">
              <w:rPr>
                <w:sz w:val="20"/>
                <w:szCs w:val="20"/>
              </w:rPr>
              <w:lastRenderedPageBreak/>
              <w:t>säärega püksid</w:t>
            </w:r>
            <w:bookmarkEnd w:id="17"/>
          </w:p>
        </w:tc>
        <w:tc>
          <w:tcPr>
            <w:tcW w:w="1701" w:type="dxa"/>
            <w:vAlign w:val="center"/>
          </w:tcPr>
          <w:p w14:paraId="2289AAD0" w14:textId="71BF5081" w:rsidR="00DA6C03" w:rsidRPr="00830247" w:rsidRDefault="00DA6C03" w:rsidP="00DA6C03">
            <w:pPr>
              <w:jc w:val="center"/>
              <w:rPr>
                <w:sz w:val="20"/>
                <w:szCs w:val="20"/>
              </w:rPr>
            </w:pPr>
            <w:r w:rsidRPr="00830247">
              <w:rPr>
                <w:sz w:val="20"/>
                <w:szCs w:val="20"/>
              </w:rPr>
              <w:lastRenderedPageBreak/>
              <w:t xml:space="preserve">Demaskeerivat </w:t>
            </w:r>
            <w:r w:rsidRPr="00830247">
              <w:rPr>
                <w:sz w:val="20"/>
                <w:szCs w:val="20"/>
              </w:rPr>
              <w:lastRenderedPageBreak/>
              <w:t>värvi tööriietus</w:t>
            </w:r>
          </w:p>
        </w:tc>
        <w:tc>
          <w:tcPr>
            <w:tcW w:w="1276" w:type="dxa"/>
            <w:vAlign w:val="center"/>
          </w:tcPr>
          <w:p w14:paraId="166AAFF4" w14:textId="7C033957" w:rsidR="00DA6C03" w:rsidRPr="00830247" w:rsidRDefault="00DA6C03" w:rsidP="00DA6C03">
            <w:pPr>
              <w:jc w:val="center"/>
              <w:rPr>
                <w:sz w:val="20"/>
                <w:szCs w:val="20"/>
              </w:rPr>
            </w:pPr>
            <w:r w:rsidRPr="00830247">
              <w:rPr>
                <w:sz w:val="20"/>
                <w:szCs w:val="20"/>
              </w:rPr>
              <w:lastRenderedPageBreak/>
              <w:t>Töökindad</w:t>
            </w:r>
          </w:p>
        </w:tc>
        <w:tc>
          <w:tcPr>
            <w:tcW w:w="1417" w:type="dxa"/>
            <w:vAlign w:val="center"/>
          </w:tcPr>
          <w:p w14:paraId="15ECD492" w14:textId="14272478" w:rsidR="00DA6C03" w:rsidRPr="00830247" w:rsidRDefault="00DA6C03" w:rsidP="00DA6C03">
            <w:pPr>
              <w:jc w:val="center"/>
              <w:rPr>
                <w:sz w:val="20"/>
                <w:szCs w:val="20"/>
              </w:rPr>
            </w:pPr>
            <w:r w:rsidRPr="00830247">
              <w:rPr>
                <w:sz w:val="20"/>
                <w:szCs w:val="20"/>
              </w:rPr>
              <w:t>-</w:t>
            </w:r>
          </w:p>
        </w:tc>
        <w:tc>
          <w:tcPr>
            <w:tcW w:w="1418" w:type="dxa"/>
            <w:vAlign w:val="center"/>
          </w:tcPr>
          <w:p w14:paraId="39A3AFF8" w14:textId="1827F395" w:rsidR="00DA6C03" w:rsidRPr="00830247" w:rsidRDefault="00DA6C03" w:rsidP="00DA6C03">
            <w:pPr>
              <w:jc w:val="center"/>
              <w:rPr>
                <w:sz w:val="20"/>
                <w:szCs w:val="20"/>
              </w:rPr>
            </w:pPr>
            <w:r w:rsidRPr="00830247">
              <w:rPr>
                <w:sz w:val="20"/>
                <w:szCs w:val="20"/>
              </w:rPr>
              <w:t xml:space="preserve">Kaitsemask </w:t>
            </w:r>
            <w:r w:rsidRPr="00830247">
              <w:rPr>
                <w:sz w:val="20"/>
                <w:szCs w:val="20"/>
              </w:rPr>
              <w:lastRenderedPageBreak/>
              <w:t>või kaitseprillid</w:t>
            </w:r>
          </w:p>
        </w:tc>
        <w:tc>
          <w:tcPr>
            <w:tcW w:w="1417" w:type="dxa"/>
            <w:vAlign w:val="center"/>
          </w:tcPr>
          <w:p w14:paraId="57A28925" w14:textId="706996EA" w:rsidR="00DA6C03" w:rsidRPr="00830247" w:rsidRDefault="00DA6C03" w:rsidP="00DA6C03">
            <w:pPr>
              <w:jc w:val="center"/>
              <w:rPr>
                <w:sz w:val="20"/>
                <w:szCs w:val="20"/>
              </w:rPr>
            </w:pPr>
            <w:r w:rsidRPr="00830247">
              <w:rPr>
                <w:sz w:val="20"/>
                <w:szCs w:val="20"/>
              </w:rPr>
              <w:lastRenderedPageBreak/>
              <w:t>Kuulmiskaitse</w:t>
            </w:r>
            <w:r w:rsidRPr="00830247">
              <w:rPr>
                <w:sz w:val="20"/>
                <w:szCs w:val="20"/>
              </w:rPr>
              <w:lastRenderedPageBreak/>
              <w:t>vahend</w:t>
            </w:r>
          </w:p>
        </w:tc>
      </w:tr>
      <w:tr w:rsidR="00DA6C03" w:rsidRPr="00830247" w14:paraId="6D982DBC" w14:textId="77777777" w:rsidTr="00D125C7">
        <w:trPr>
          <w:trHeight w:val="699"/>
        </w:trPr>
        <w:tc>
          <w:tcPr>
            <w:tcW w:w="1838" w:type="dxa"/>
            <w:vAlign w:val="center"/>
          </w:tcPr>
          <w:p w14:paraId="32A065A5" w14:textId="3A35304D" w:rsidR="00DA6C03" w:rsidRPr="00830247" w:rsidRDefault="00DA6C03" w:rsidP="00DA6C03">
            <w:pPr>
              <w:jc w:val="center"/>
              <w:rPr>
                <w:b/>
                <w:sz w:val="20"/>
                <w:szCs w:val="20"/>
              </w:rPr>
            </w:pPr>
            <w:r w:rsidRPr="00830247">
              <w:rPr>
                <w:b/>
                <w:sz w:val="20"/>
                <w:szCs w:val="20"/>
              </w:rPr>
              <w:lastRenderedPageBreak/>
              <w:t>Töö trimmeriga</w:t>
            </w:r>
          </w:p>
        </w:tc>
        <w:tc>
          <w:tcPr>
            <w:tcW w:w="2126" w:type="dxa"/>
            <w:vAlign w:val="center"/>
          </w:tcPr>
          <w:p w14:paraId="4E6840F5" w14:textId="56A26A20" w:rsidR="00DA6C03" w:rsidRPr="00830247" w:rsidRDefault="00DA6C03" w:rsidP="00DA6C03">
            <w:pPr>
              <w:jc w:val="center"/>
              <w:rPr>
                <w:sz w:val="20"/>
                <w:szCs w:val="20"/>
              </w:rPr>
            </w:pPr>
            <w:r w:rsidRPr="00830247">
              <w:rPr>
                <w:sz w:val="20"/>
                <w:szCs w:val="20"/>
              </w:rPr>
              <w:t>Kinnised jalanõud</w:t>
            </w:r>
          </w:p>
        </w:tc>
        <w:tc>
          <w:tcPr>
            <w:tcW w:w="2410" w:type="dxa"/>
          </w:tcPr>
          <w:p w14:paraId="1090E4ED" w14:textId="15761341" w:rsidR="00DA6C03" w:rsidRPr="00830247" w:rsidRDefault="00DA6C03" w:rsidP="00DA6C03">
            <w:pPr>
              <w:jc w:val="center"/>
              <w:rPr>
                <w:sz w:val="20"/>
                <w:szCs w:val="20"/>
              </w:rPr>
            </w:pPr>
            <w:r w:rsidRPr="00830247">
              <w:rPr>
                <w:sz w:val="20"/>
                <w:szCs w:val="20"/>
              </w:rPr>
              <w:t>Tugevast riidest pika säärega püksid</w:t>
            </w:r>
          </w:p>
        </w:tc>
        <w:tc>
          <w:tcPr>
            <w:tcW w:w="1701" w:type="dxa"/>
            <w:vAlign w:val="center"/>
          </w:tcPr>
          <w:p w14:paraId="21AB1D7C" w14:textId="7CC438FA" w:rsidR="00DA6C03" w:rsidRPr="00830247" w:rsidRDefault="00DA6C03" w:rsidP="00DA6C03">
            <w:pPr>
              <w:jc w:val="center"/>
              <w:rPr>
                <w:sz w:val="20"/>
                <w:szCs w:val="20"/>
              </w:rPr>
            </w:pPr>
            <w:r w:rsidRPr="00830247">
              <w:rPr>
                <w:sz w:val="20"/>
                <w:szCs w:val="20"/>
              </w:rPr>
              <w:t>-</w:t>
            </w:r>
          </w:p>
        </w:tc>
        <w:tc>
          <w:tcPr>
            <w:tcW w:w="1276" w:type="dxa"/>
            <w:vAlign w:val="center"/>
          </w:tcPr>
          <w:p w14:paraId="3C96D92A" w14:textId="14C2B2F3" w:rsidR="00DA6C03" w:rsidRPr="00830247" w:rsidRDefault="00DA6C03" w:rsidP="00DA6C03">
            <w:pPr>
              <w:jc w:val="center"/>
              <w:rPr>
                <w:sz w:val="20"/>
                <w:szCs w:val="20"/>
              </w:rPr>
            </w:pPr>
            <w:r w:rsidRPr="00830247">
              <w:rPr>
                <w:sz w:val="20"/>
                <w:szCs w:val="20"/>
              </w:rPr>
              <w:t>Töökindad</w:t>
            </w:r>
          </w:p>
        </w:tc>
        <w:tc>
          <w:tcPr>
            <w:tcW w:w="1417" w:type="dxa"/>
            <w:vAlign w:val="center"/>
          </w:tcPr>
          <w:p w14:paraId="0216062A" w14:textId="1D9CF40A" w:rsidR="00DA6C03" w:rsidRPr="00830247" w:rsidRDefault="00DA6C03" w:rsidP="00DA6C03">
            <w:pPr>
              <w:jc w:val="center"/>
              <w:rPr>
                <w:sz w:val="20"/>
                <w:szCs w:val="20"/>
              </w:rPr>
            </w:pPr>
            <w:r w:rsidRPr="00830247">
              <w:rPr>
                <w:sz w:val="20"/>
                <w:szCs w:val="20"/>
              </w:rPr>
              <w:t>-</w:t>
            </w:r>
          </w:p>
        </w:tc>
        <w:tc>
          <w:tcPr>
            <w:tcW w:w="1418" w:type="dxa"/>
            <w:vAlign w:val="center"/>
          </w:tcPr>
          <w:p w14:paraId="21F72DEF" w14:textId="3916A8BB" w:rsidR="00DA6C03" w:rsidRPr="00830247" w:rsidRDefault="00DA6C03" w:rsidP="00DA6C03">
            <w:pPr>
              <w:jc w:val="center"/>
              <w:rPr>
                <w:sz w:val="20"/>
                <w:szCs w:val="20"/>
              </w:rPr>
            </w:pPr>
            <w:r w:rsidRPr="00830247">
              <w:rPr>
                <w:sz w:val="20"/>
                <w:szCs w:val="20"/>
              </w:rPr>
              <w:t>Kaitsemask või kaitseprillid</w:t>
            </w:r>
          </w:p>
        </w:tc>
        <w:tc>
          <w:tcPr>
            <w:tcW w:w="1417" w:type="dxa"/>
            <w:vAlign w:val="center"/>
          </w:tcPr>
          <w:p w14:paraId="22A9F7E7" w14:textId="6CBEE1D1" w:rsidR="00DA6C03" w:rsidRPr="00830247" w:rsidRDefault="00DA6C03" w:rsidP="00DA6C03">
            <w:pPr>
              <w:jc w:val="center"/>
              <w:rPr>
                <w:sz w:val="20"/>
                <w:szCs w:val="20"/>
              </w:rPr>
            </w:pPr>
            <w:r w:rsidRPr="00830247">
              <w:rPr>
                <w:sz w:val="20"/>
                <w:szCs w:val="20"/>
              </w:rPr>
              <w:t>Kuulmiskaitsevahend</w:t>
            </w:r>
          </w:p>
        </w:tc>
      </w:tr>
      <w:tr w:rsidR="00DA6C03" w:rsidRPr="00830247" w14:paraId="6FDF0DEB" w14:textId="77777777" w:rsidTr="00D125C7">
        <w:trPr>
          <w:trHeight w:val="152"/>
        </w:trPr>
        <w:tc>
          <w:tcPr>
            <w:tcW w:w="1838" w:type="dxa"/>
            <w:vAlign w:val="center"/>
          </w:tcPr>
          <w:p w14:paraId="021F76D1" w14:textId="3AF45B14" w:rsidR="00DA6C03" w:rsidRPr="00830247" w:rsidRDefault="00DA6C03" w:rsidP="00DA6C03">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126" w:type="dxa"/>
            <w:vAlign w:val="center"/>
          </w:tcPr>
          <w:p w14:paraId="0C1DEA99" w14:textId="5F7DAC34"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vAlign w:val="center"/>
          </w:tcPr>
          <w:p w14:paraId="72BDABAD" w14:textId="1AF59196" w:rsidR="00DA6C03" w:rsidRPr="00830247" w:rsidRDefault="00DA6C03" w:rsidP="00DA6C03">
            <w:pPr>
              <w:jc w:val="center"/>
              <w:rPr>
                <w:sz w:val="20"/>
                <w:szCs w:val="20"/>
              </w:rPr>
            </w:pPr>
            <w:r w:rsidRPr="00830247">
              <w:rPr>
                <w:sz w:val="20"/>
                <w:szCs w:val="20"/>
              </w:rPr>
              <w:t>-</w:t>
            </w:r>
          </w:p>
        </w:tc>
        <w:tc>
          <w:tcPr>
            <w:tcW w:w="1701" w:type="dxa"/>
            <w:vAlign w:val="center"/>
          </w:tcPr>
          <w:p w14:paraId="716FF03D" w14:textId="57D912DD" w:rsidR="00DA6C03" w:rsidRPr="00830247" w:rsidRDefault="00DA6C03" w:rsidP="00DA6C03">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76" w:type="dxa"/>
            <w:vAlign w:val="center"/>
          </w:tcPr>
          <w:p w14:paraId="6E605483" w14:textId="7B026C9E" w:rsidR="00DA6C03" w:rsidRPr="00830247" w:rsidRDefault="00DA6C03" w:rsidP="00DA6C03">
            <w:pPr>
              <w:jc w:val="center"/>
              <w:rPr>
                <w:sz w:val="20"/>
                <w:szCs w:val="20"/>
              </w:rPr>
            </w:pPr>
            <w:r w:rsidRPr="00830247">
              <w:rPr>
                <w:sz w:val="20"/>
                <w:szCs w:val="20"/>
              </w:rPr>
              <w:t>-</w:t>
            </w:r>
          </w:p>
        </w:tc>
        <w:tc>
          <w:tcPr>
            <w:tcW w:w="1417" w:type="dxa"/>
            <w:vAlign w:val="center"/>
          </w:tcPr>
          <w:p w14:paraId="00970547" w14:textId="59212936" w:rsidR="00DA6C03" w:rsidRPr="00830247" w:rsidRDefault="00DA6C03" w:rsidP="00DA6C03">
            <w:pPr>
              <w:jc w:val="center"/>
              <w:rPr>
                <w:sz w:val="20"/>
                <w:szCs w:val="20"/>
              </w:rPr>
            </w:pPr>
            <w:r>
              <w:rPr>
                <w:sz w:val="20"/>
                <w:szCs w:val="20"/>
              </w:rPr>
              <w:t>Tähtaegne t</w:t>
            </w:r>
            <w:r w:rsidRPr="00830247">
              <w:rPr>
                <w:sz w:val="20"/>
                <w:szCs w:val="20"/>
              </w:rPr>
              <w:t>ööstuslik kaitsekiiver (EN 397)</w:t>
            </w:r>
          </w:p>
        </w:tc>
        <w:tc>
          <w:tcPr>
            <w:tcW w:w="1418" w:type="dxa"/>
            <w:vAlign w:val="center"/>
          </w:tcPr>
          <w:p w14:paraId="3CB2269F" w14:textId="1DCD95A6" w:rsidR="00DA6C03" w:rsidRPr="00830247" w:rsidRDefault="00DA6C03" w:rsidP="00DA6C03">
            <w:pPr>
              <w:jc w:val="center"/>
              <w:rPr>
                <w:sz w:val="20"/>
                <w:szCs w:val="20"/>
              </w:rPr>
            </w:pPr>
            <w:r w:rsidRPr="00830247">
              <w:rPr>
                <w:sz w:val="20"/>
                <w:szCs w:val="20"/>
              </w:rPr>
              <w:t>-</w:t>
            </w:r>
          </w:p>
        </w:tc>
        <w:tc>
          <w:tcPr>
            <w:tcW w:w="1417" w:type="dxa"/>
            <w:vAlign w:val="center"/>
          </w:tcPr>
          <w:p w14:paraId="19807396" w14:textId="65D17A06" w:rsidR="00DA6C03" w:rsidRPr="00830247" w:rsidRDefault="00DA6C03" w:rsidP="00DA6C03">
            <w:pPr>
              <w:jc w:val="center"/>
              <w:rPr>
                <w:sz w:val="20"/>
                <w:szCs w:val="20"/>
              </w:rPr>
            </w:pPr>
            <w:r w:rsidRPr="00830247">
              <w:rPr>
                <w:sz w:val="20"/>
                <w:szCs w:val="20"/>
              </w:rPr>
              <w:t>-</w:t>
            </w:r>
          </w:p>
        </w:tc>
      </w:tr>
      <w:tr w:rsidR="00DA6C03" w:rsidRPr="00830247" w14:paraId="180FD915" w14:textId="77777777" w:rsidTr="00D125C7">
        <w:trPr>
          <w:trHeight w:val="152"/>
        </w:trPr>
        <w:tc>
          <w:tcPr>
            <w:tcW w:w="1838" w:type="dxa"/>
            <w:vAlign w:val="center"/>
          </w:tcPr>
          <w:p w14:paraId="5B25D4B3" w14:textId="18CF1337" w:rsidR="00DA6C03" w:rsidRPr="00830247" w:rsidRDefault="00DA6C03" w:rsidP="00DA6C03">
            <w:pPr>
              <w:jc w:val="center"/>
              <w:rPr>
                <w:b/>
                <w:sz w:val="20"/>
                <w:szCs w:val="20"/>
              </w:rPr>
            </w:pPr>
            <w:r w:rsidRPr="00830247">
              <w:rPr>
                <w:b/>
                <w:sz w:val="20"/>
                <w:szCs w:val="20"/>
              </w:rPr>
              <w:t>Puiduveoki, hakkuri, hakkpuidu konteinerveoki juhil tööobjektil väljas olles</w:t>
            </w:r>
          </w:p>
        </w:tc>
        <w:tc>
          <w:tcPr>
            <w:tcW w:w="2126" w:type="dxa"/>
            <w:vAlign w:val="center"/>
          </w:tcPr>
          <w:p w14:paraId="555DB942" w14:textId="16C38AAD"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vAlign w:val="center"/>
          </w:tcPr>
          <w:p w14:paraId="0798F7D7" w14:textId="6AA609A5" w:rsidR="00DA6C03" w:rsidRPr="00830247" w:rsidRDefault="00DA6C03" w:rsidP="00DA6C03">
            <w:pPr>
              <w:jc w:val="center"/>
              <w:rPr>
                <w:sz w:val="20"/>
                <w:szCs w:val="20"/>
              </w:rPr>
            </w:pPr>
            <w:r w:rsidRPr="00830247">
              <w:rPr>
                <w:sz w:val="20"/>
                <w:szCs w:val="20"/>
              </w:rPr>
              <w:t>-</w:t>
            </w:r>
          </w:p>
        </w:tc>
        <w:tc>
          <w:tcPr>
            <w:tcW w:w="1701" w:type="dxa"/>
            <w:vAlign w:val="center"/>
          </w:tcPr>
          <w:p w14:paraId="1268A4F0" w14:textId="156B6DE6" w:rsidR="00DA6C03" w:rsidRPr="00830247" w:rsidRDefault="00DA6C03" w:rsidP="00DA6C03">
            <w:pPr>
              <w:jc w:val="center"/>
              <w:rPr>
                <w:sz w:val="20"/>
                <w:szCs w:val="20"/>
              </w:rPr>
            </w:pPr>
            <w:r w:rsidRPr="00830247">
              <w:rPr>
                <w:sz w:val="20"/>
                <w:szCs w:val="20"/>
              </w:rPr>
              <w:t>Demaskeerivat värvi riietus (nt ohutusvest, helkurvest)</w:t>
            </w:r>
          </w:p>
        </w:tc>
        <w:tc>
          <w:tcPr>
            <w:tcW w:w="1276" w:type="dxa"/>
            <w:vAlign w:val="center"/>
          </w:tcPr>
          <w:p w14:paraId="538C36A5" w14:textId="6F7B378A" w:rsidR="00DA6C03" w:rsidRPr="00830247" w:rsidRDefault="00DA6C03" w:rsidP="00DA6C03">
            <w:pPr>
              <w:jc w:val="center"/>
              <w:rPr>
                <w:sz w:val="20"/>
                <w:szCs w:val="20"/>
              </w:rPr>
            </w:pPr>
            <w:r w:rsidRPr="00830247">
              <w:rPr>
                <w:sz w:val="20"/>
                <w:szCs w:val="20"/>
              </w:rPr>
              <w:t>-</w:t>
            </w:r>
          </w:p>
        </w:tc>
        <w:tc>
          <w:tcPr>
            <w:tcW w:w="1417" w:type="dxa"/>
            <w:vAlign w:val="center"/>
          </w:tcPr>
          <w:p w14:paraId="45193F44" w14:textId="7F40D173" w:rsidR="00DA6C03" w:rsidRPr="00830247" w:rsidRDefault="00DA6C03" w:rsidP="00DA6C03">
            <w:pPr>
              <w:jc w:val="center"/>
              <w:rPr>
                <w:sz w:val="20"/>
                <w:szCs w:val="20"/>
              </w:rPr>
            </w:pPr>
            <w:r>
              <w:rPr>
                <w:sz w:val="20"/>
                <w:szCs w:val="20"/>
              </w:rPr>
              <w:t>Tähtaegne t</w:t>
            </w:r>
            <w:r w:rsidRPr="00830247">
              <w:rPr>
                <w:sz w:val="20"/>
                <w:szCs w:val="20"/>
              </w:rPr>
              <w:t>ööstuslik kaitsekiiver (EN 397)</w:t>
            </w:r>
          </w:p>
        </w:tc>
        <w:tc>
          <w:tcPr>
            <w:tcW w:w="1418" w:type="dxa"/>
            <w:vAlign w:val="center"/>
          </w:tcPr>
          <w:p w14:paraId="749D000C" w14:textId="2596D18E" w:rsidR="00DA6C03" w:rsidRPr="00830247" w:rsidRDefault="00DA6C03" w:rsidP="00DA6C03">
            <w:pPr>
              <w:jc w:val="center"/>
              <w:rPr>
                <w:sz w:val="20"/>
                <w:szCs w:val="20"/>
              </w:rPr>
            </w:pPr>
            <w:r w:rsidRPr="00830247">
              <w:rPr>
                <w:sz w:val="20"/>
                <w:szCs w:val="20"/>
              </w:rPr>
              <w:t>-</w:t>
            </w:r>
          </w:p>
        </w:tc>
        <w:tc>
          <w:tcPr>
            <w:tcW w:w="1417" w:type="dxa"/>
            <w:vAlign w:val="center"/>
          </w:tcPr>
          <w:p w14:paraId="4617BF39" w14:textId="4FBED8B0" w:rsidR="00DA6C03" w:rsidRPr="00830247" w:rsidRDefault="00DA6C03" w:rsidP="00DA6C03">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3F1781">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065"/>
        <w:gridCol w:w="2015"/>
      </w:tblGrid>
      <w:tr w:rsidR="00B42B8E" w:rsidRPr="00830247" w14:paraId="5B469A93" w14:textId="77777777" w:rsidTr="00CE74F5">
        <w:trPr>
          <w:trHeight w:val="264"/>
        </w:trPr>
        <w:tc>
          <w:tcPr>
            <w:tcW w:w="9060" w:type="dxa"/>
            <w:gridSpan w:val="3"/>
            <w:noWrap/>
            <w:hideMark/>
          </w:tcPr>
          <w:p w14:paraId="5B6F6370" w14:textId="77777777" w:rsidR="00B42B8E" w:rsidRPr="00830247" w:rsidRDefault="00B42B8E" w:rsidP="00CE74F5">
            <w:pPr>
              <w:spacing w:after="160" w:line="259" w:lineRule="auto"/>
              <w:jc w:val="center"/>
              <w:rPr>
                <w:rFonts w:eastAsia="Calibri"/>
                <w:b/>
                <w:bCs/>
                <w:szCs w:val="22"/>
                <w:lang w:eastAsia="en-US"/>
              </w:rPr>
            </w:pPr>
            <w:r w:rsidRPr="006D2283">
              <w:rPr>
                <w:rFonts w:eastAsia="Calibri"/>
                <w:b/>
                <w:bCs/>
                <w:szCs w:val="22"/>
                <w:lang w:eastAsia="en-US"/>
              </w:rPr>
              <w:t>NÕUDED TEHNIKALE JA OPERAATORITELE</w:t>
            </w:r>
          </w:p>
        </w:tc>
      </w:tr>
      <w:tr w:rsidR="00B42B8E" w:rsidRPr="00830247" w14:paraId="05E8BE15" w14:textId="77777777" w:rsidTr="00CE74F5">
        <w:trPr>
          <w:trHeight w:val="398"/>
        </w:trPr>
        <w:tc>
          <w:tcPr>
            <w:tcW w:w="1980" w:type="dxa"/>
            <w:noWrap/>
            <w:hideMark/>
          </w:tcPr>
          <w:p w14:paraId="3EA4DFE8"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Masin</w:t>
            </w:r>
          </w:p>
        </w:tc>
        <w:tc>
          <w:tcPr>
            <w:tcW w:w="5065" w:type="dxa"/>
            <w:hideMark/>
          </w:tcPr>
          <w:p w14:paraId="562E8D57"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Nõue</w:t>
            </w:r>
          </w:p>
        </w:tc>
        <w:tc>
          <w:tcPr>
            <w:tcW w:w="2015" w:type="dxa"/>
            <w:noWrap/>
            <w:hideMark/>
          </w:tcPr>
          <w:p w14:paraId="52F11613"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Vastavus</w:t>
            </w:r>
          </w:p>
        </w:tc>
      </w:tr>
      <w:tr w:rsidR="005F460E" w:rsidRPr="00830247" w14:paraId="74FECB7E" w14:textId="77777777" w:rsidTr="00CE74F5">
        <w:trPr>
          <w:trHeight w:val="645"/>
        </w:trPr>
        <w:tc>
          <w:tcPr>
            <w:tcW w:w="1980" w:type="dxa"/>
            <w:noWrap/>
            <w:hideMark/>
          </w:tcPr>
          <w:p w14:paraId="4CD0E3AD" w14:textId="285084DA"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04BB3898" w14:textId="5009EB10" w:rsidR="005F460E" w:rsidRPr="00E06D4F" w:rsidRDefault="005F460E" w:rsidP="005F460E">
            <w:pPr>
              <w:spacing w:after="160" w:line="259" w:lineRule="auto"/>
              <w:rPr>
                <w:rFonts w:eastAsia="Calibri"/>
                <w:szCs w:val="22"/>
                <w:lang w:eastAsia="en-US"/>
              </w:rPr>
            </w:pPr>
            <w:r w:rsidRPr="00E06D4F">
              <w:t>Harvesteri maksimaalne mass kg standardkomplektsusel</w:t>
            </w:r>
          </w:p>
        </w:tc>
        <w:tc>
          <w:tcPr>
            <w:tcW w:w="2015" w:type="dxa"/>
            <w:noWrap/>
            <w:hideMark/>
          </w:tcPr>
          <w:p w14:paraId="1D76E368" w14:textId="339FAF57" w:rsidR="005F460E" w:rsidRPr="00830247" w:rsidRDefault="005F460E" w:rsidP="005F460E">
            <w:pPr>
              <w:spacing w:after="160" w:line="259" w:lineRule="auto"/>
              <w:jc w:val="center"/>
              <w:rPr>
                <w:rFonts w:eastAsia="Calibri"/>
                <w:szCs w:val="22"/>
                <w:lang w:eastAsia="en-US"/>
              </w:rPr>
            </w:pPr>
            <w:r w:rsidRPr="00E00BCE">
              <w:t>puudub piirang</w:t>
            </w:r>
          </w:p>
        </w:tc>
      </w:tr>
      <w:tr w:rsidR="005F460E" w:rsidRPr="00830247" w14:paraId="5F2AE3CD" w14:textId="77777777" w:rsidTr="00CE74F5">
        <w:trPr>
          <w:trHeight w:val="302"/>
        </w:trPr>
        <w:tc>
          <w:tcPr>
            <w:tcW w:w="1980" w:type="dxa"/>
            <w:noWrap/>
            <w:hideMark/>
          </w:tcPr>
          <w:p w14:paraId="6DD1A23F" w14:textId="46132462"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1E4A464C" w14:textId="0CF8CAC3" w:rsidR="005F460E" w:rsidRPr="00E06D4F" w:rsidRDefault="005F460E" w:rsidP="005F460E">
            <w:pPr>
              <w:spacing w:after="160" w:line="259" w:lineRule="auto"/>
              <w:rPr>
                <w:rFonts w:eastAsia="Calibri"/>
                <w:szCs w:val="22"/>
                <w:lang w:eastAsia="en-US"/>
              </w:rPr>
            </w:pPr>
            <w:r w:rsidRPr="00E06D4F">
              <w:t>Harvesteri maksimaalne laius standardkompleksusel , mm</w:t>
            </w:r>
          </w:p>
        </w:tc>
        <w:tc>
          <w:tcPr>
            <w:tcW w:w="2015" w:type="dxa"/>
            <w:noWrap/>
            <w:hideMark/>
          </w:tcPr>
          <w:p w14:paraId="22778B62" w14:textId="43F4152F" w:rsidR="005F460E" w:rsidRPr="00830247" w:rsidRDefault="005F460E" w:rsidP="005F460E">
            <w:pPr>
              <w:spacing w:after="160" w:line="259" w:lineRule="auto"/>
              <w:jc w:val="center"/>
              <w:rPr>
                <w:rFonts w:eastAsia="Calibri"/>
                <w:szCs w:val="22"/>
                <w:lang w:eastAsia="en-US"/>
              </w:rPr>
            </w:pPr>
            <w:r w:rsidRPr="00E00BCE">
              <w:t>2950</w:t>
            </w:r>
          </w:p>
        </w:tc>
      </w:tr>
      <w:tr w:rsidR="005F460E" w:rsidRPr="00830247" w14:paraId="58404683" w14:textId="77777777" w:rsidTr="00CE74F5">
        <w:trPr>
          <w:trHeight w:val="459"/>
        </w:trPr>
        <w:tc>
          <w:tcPr>
            <w:tcW w:w="1980" w:type="dxa"/>
            <w:noWrap/>
            <w:hideMark/>
          </w:tcPr>
          <w:p w14:paraId="0B7207F7" w14:textId="20839B5E"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30A85610" w14:textId="48088F4A" w:rsidR="005F460E" w:rsidRPr="00E06D4F" w:rsidRDefault="005F460E" w:rsidP="005F460E">
            <w:pPr>
              <w:spacing w:after="160" w:line="259" w:lineRule="auto"/>
              <w:rPr>
                <w:rFonts w:eastAsia="Calibri"/>
                <w:szCs w:val="22"/>
                <w:lang w:eastAsia="en-US"/>
              </w:rPr>
            </w:pPr>
            <w:r w:rsidRPr="00E06D4F">
              <w:t>Harvesteri minimaalne rehvi laius, mm</w:t>
            </w:r>
          </w:p>
        </w:tc>
        <w:tc>
          <w:tcPr>
            <w:tcW w:w="2015" w:type="dxa"/>
            <w:noWrap/>
            <w:hideMark/>
          </w:tcPr>
          <w:p w14:paraId="44FA7AA8" w14:textId="13EDE90D" w:rsidR="005F460E" w:rsidRPr="00830247" w:rsidRDefault="005F460E" w:rsidP="005F460E">
            <w:pPr>
              <w:spacing w:after="160" w:line="259" w:lineRule="auto"/>
              <w:jc w:val="center"/>
              <w:rPr>
                <w:rFonts w:eastAsia="Calibri"/>
                <w:szCs w:val="22"/>
                <w:lang w:eastAsia="en-US"/>
              </w:rPr>
            </w:pPr>
            <w:r w:rsidRPr="00E00BCE">
              <w:t>500</w:t>
            </w:r>
          </w:p>
        </w:tc>
      </w:tr>
      <w:tr w:rsidR="005F460E" w:rsidRPr="00830247" w14:paraId="2C10785B" w14:textId="77777777" w:rsidTr="00CE74F5">
        <w:trPr>
          <w:trHeight w:val="459"/>
        </w:trPr>
        <w:tc>
          <w:tcPr>
            <w:tcW w:w="1980" w:type="dxa"/>
            <w:noWrap/>
            <w:hideMark/>
          </w:tcPr>
          <w:p w14:paraId="34DDF45F" w14:textId="3FF25D25"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1F49FC0" w14:textId="32C3D150" w:rsidR="005F460E" w:rsidRPr="00E06D4F" w:rsidRDefault="005F460E" w:rsidP="005F460E">
            <w:pPr>
              <w:spacing w:after="160" w:line="259" w:lineRule="auto"/>
              <w:rPr>
                <w:rFonts w:eastAsia="Calibri"/>
                <w:szCs w:val="22"/>
                <w:lang w:eastAsia="en-US"/>
              </w:rPr>
            </w:pPr>
            <w:r w:rsidRPr="00E06D4F">
              <w:t>Minimaalne langetusläbimõõt, mm</w:t>
            </w:r>
          </w:p>
        </w:tc>
        <w:tc>
          <w:tcPr>
            <w:tcW w:w="2015" w:type="dxa"/>
            <w:noWrap/>
            <w:hideMark/>
          </w:tcPr>
          <w:p w14:paraId="60A16E47" w14:textId="7C7BA3D0" w:rsidR="005F460E" w:rsidRPr="00830247" w:rsidRDefault="005F460E" w:rsidP="005F460E">
            <w:pPr>
              <w:spacing w:after="160" w:line="259" w:lineRule="auto"/>
              <w:jc w:val="center"/>
              <w:rPr>
                <w:rFonts w:eastAsia="Calibri"/>
                <w:szCs w:val="22"/>
                <w:lang w:eastAsia="en-US"/>
              </w:rPr>
            </w:pPr>
            <w:r w:rsidRPr="00E00BCE">
              <w:t>puudub piirang</w:t>
            </w:r>
          </w:p>
        </w:tc>
      </w:tr>
      <w:tr w:rsidR="005F460E" w:rsidRPr="00830247" w14:paraId="4F1DE434" w14:textId="77777777" w:rsidTr="00CE74F5">
        <w:trPr>
          <w:trHeight w:val="459"/>
        </w:trPr>
        <w:tc>
          <w:tcPr>
            <w:tcW w:w="1980" w:type="dxa"/>
            <w:noWrap/>
            <w:hideMark/>
          </w:tcPr>
          <w:p w14:paraId="0EE5F761" w14:textId="2B88B95D"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750002F" w14:textId="111D4EE6" w:rsidR="005F460E" w:rsidRPr="00E06D4F" w:rsidRDefault="005F460E" w:rsidP="005F460E">
            <w:pPr>
              <w:spacing w:after="160" w:line="259" w:lineRule="auto"/>
              <w:rPr>
                <w:rFonts w:eastAsia="Calibri"/>
                <w:szCs w:val="22"/>
                <w:lang w:eastAsia="en-US"/>
              </w:rPr>
            </w:pPr>
            <w:r w:rsidRPr="00E06D4F">
              <w:t>Maksimaalne langetusläbimõõt, mm</w:t>
            </w:r>
          </w:p>
        </w:tc>
        <w:tc>
          <w:tcPr>
            <w:tcW w:w="2015" w:type="dxa"/>
            <w:noWrap/>
            <w:hideMark/>
          </w:tcPr>
          <w:p w14:paraId="4323CA8A" w14:textId="4113B71A" w:rsidR="005F460E" w:rsidRPr="00830247" w:rsidRDefault="005F460E" w:rsidP="005F460E">
            <w:pPr>
              <w:spacing w:after="160" w:line="259" w:lineRule="auto"/>
              <w:jc w:val="center"/>
              <w:rPr>
                <w:rFonts w:eastAsia="Calibri"/>
                <w:szCs w:val="22"/>
                <w:lang w:eastAsia="en-US"/>
              </w:rPr>
            </w:pPr>
            <w:r w:rsidRPr="00E00BCE">
              <w:t>640</w:t>
            </w:r>
          </w:p>
        </w:tc>
      </w:tr>
      <w:tr w:rsidR="005F460E" w:rsidRPr="00830247" w14:paraId="5622BA92" w14:textId="77777777" w:rsidTr="00CE74F5">
        <w:trPr>
          <w:trHeight w:val="579"/>
        </w:trPr>
        <w:tc>
          <w:tcPr>
            <w:tcW w:w="1980" w:type="dxa"/>
            <w:noWrap/>
            <w:hideMark/>
          </w:tcPr>
          <w:p w14:paraId="48C87116" w14:textId="1DC3612F"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CA73CCC" w14:textId="5CA874D5" w:rsidR="005F460E" w:rsidRPr="00E06D4F" w:rsidRDefault="005F460E" w:rsidP="005F460E">
            <w:pPr>
              <w:spacing w:after="160" w:line="259" w:lineRule="auto"/>
              <w:rPr>
                <w:rFonts w:eastAsia="Calibri"/>
                <w:szCs w:val="22"/>
                <w:lang w:eastAsia="en-US"/>
              </w:rPr>
            </w:pPr>
            <w:r w:rsidRPr="00E06D4F">
              <w:t>Rataste arv, vähemalt</w:t>
            </w:r>
          </w:p>
        </w:tc>
        <w:tc>
          <w:tcPr>
            <w:tcW w:w="2015" w:type="dxa"/>
            <w:noWrap/>
            <w:hideMark/>
          </w:tcPr>
          <w:p w14:paraId="46D435DA" w14:textId="4A4CD1B4" w:rsidR="005F460E" w:rsidRPr="00830247" w:rsidRDefault="005F460E" w:rsidP="005F460E">
            <w:pPr>
              <w:spacing w:after="160" w:line="259" w:lineRule="auto"/>
              <w:jc w:val="center"/>
              <w:rPr>
                <w:rFonts w:eastAsia="Calibri"/>
                <w:szCs w:val="22"/>
                <w:lang w:eastAsia="en-US"/>
              </w:rPr>
            </w:pPr>
            <w:r w:rsidRPr="00E00BCE">
              <w:t>6</w:t>
            </w:r>
          </w:p>
        </w:tc>
      </w:tr>
      <w:tr w:rsidR="005F460E" w:rsidRPr="00830247" w14:paraId="17E4E398" w14:textId="77777777" w:rsidTr="00CE74F5">
        <w:trPr>
          <w:trHeight w:val="984"/>
        </w:trPr>
        <w:tc>
          <w:tcPr>
            <w:tcW w:w="1980" w:type="dxa"/>
            <w:noWrap/>
            <w:hideMark/>
          </w:tcPr>
          <w:p w14:paraId="0D5C4CBB" w14:textId="5EF2184B"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8F865AC" w14:textId="3629DCC0" w:rsidR="005F460E" w:rsidRPr="00E06D4F" w:rsidRDefault="005F460E" w:rsidP="005F460E">
            <w:pPr>
              <w:spacing w:after="160" w:line="259" w:lineRule="auto"/>
              <w:rPr>
                <w:rFonts w:eastAsia="Calibri"/>
                <w:szCs w:val="22"/>
                <w:lang w:eastAsia="en-US"/>
              </w:rPr>
            </w:pPr>
            <w:r w:rsidRPr="00E06D4F">
              <w:t>Harvesteri tarkvara peab vastama General StanForD standardile (teiste hulgas peab saama töödelda, saata ning vastu võtta *.prd, *.apt, *.pri, *.kau, *.ktr, hqc faile)</w:t>
            </w:r>
          </w:p>
        </w:tc>
        <w:tc>
          <w:tcPr>
            <w:tcW w:w="2015" w:type="dxa"/>
            <w:noWrap/>
            <w:hideMark/>
          </w:tcPr>
          <w:p w14:paraId="5C6132C0" w14:textId="0198DFA4"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519C9104" w14:textId="77777777" w:rsidTr="00CE74F5">
        <w:trPr>
          <w:trHeight w:val="264"/>
        </w:trPr>
        <w:tc>
          <w:tcPr>
            <w:tcW w:w="1980" w:type="dxa"/>
            <w:noWrap/>
            <w:hideMark/>
          </w:tcPr>
          <w:p w14:paraId="42FBEAA7" w14:textId="76DFD425"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5565D77E" w14:textId="71A04BE0" w:rsidR="005F460E" w:rsidRPr="00E06D4F" w:rsidRDefault="005F460E" w:rsidP="005F460E">
            <w:pPr>
              <w:spacing w:after="160" w:line="259" w:lineRule="auto"/>
              <w:rPr>
                <w:rFonts w:eastAsia="Calibri"/>
                <w:szCs w:val="22"/>
                <w:lang w:eastAsia="en-US"/>
              </w:rPr>
            </w:pPr>
            <w:r w:rsidRPr="00E06D4F">
              <w:t>Harvesteri tarkvara peab suutma kaardirakenduse alusel jälgima raielangi piire</w:t>
            </w:r>
          </w:p>
        </w:tc>
        <w:tc>
          <w:tcPr>
            <w:tcW w:w="2015" w:type="dxa"/>
            <w:noWrap/>
            <w:hideMark/>
          </w:tcPr>
          <w:p w14:paraId="3F08D9E9" w14:textId="7F2CA87D"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636F703C" w14:textId="77777777" w:rsidTr="00CE74F5">
        <w:trPr>
          <w:trHeight w:val="70"/>
        </w:trPr>
        <w:tc>
          <w:tcPr>
            <w:tcW w:w="1980" w:type="dxa"/>
            <w:noWrap/>
            <w:hideMark/>
          </w:tcPr>
          <w:p w14:paraId="7E742A54" w14:textId="25384BAC"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988DD97" w14:textId="6F87BAF0" w:rsidR="005F460E" w:rsidRPr="00E06D4F" w:rsidRDefault="005F460E" w:rsidP="005F460E">
            <w:pPr>
              <w:spacing w:after="160" w:line="259" w:lineRule="auto"/>
              <w:rPr>
                <w:rFonts w:eastAsia="Calibri"/>
                <w:szCs w:val="22"/>
                <w:lang w:eastAsia="en-US"/>
              </w:rPr>
            </w:pPr>
            <w:r w:rsidRPr="00E06D4F">
              <w:t xml:space="preserve">Harvesteri tarkvara peab võimaldama ja harvesteroperaator peab oskama teostada kõiki tegevusi, mis on toodud RMK harvesteri mõõtmise juhendis. </w:t>
            </w:r>
          </w:p>
        </w:tc>
        <w:tc>
          <w:tcPr>
            <w:tcW w:w="2015" w:type="dxa"/>
            <w:noWrap/>
            <w:hideMark/>
          </w:tcPr>
          <w:p w14:paraId="22A9B41D" w14:textId="5409C0DA"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2227C42" w14:textId="77777777" w:rsidTr="00CE74F5">
        <w:trPr>
          <w:trHeight w:val="1056"/>
        </w:trPr>
        <w:tc>
          <w:tcPr>
            <w:tcW w:w="1980" w:type="dxa"/>
            <w:noWrap/>
            <w:hideMark/>
          </w:tcPr>
          <w:p w14:paraId="45319460" w14:textId="54F8B1F0"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1A15F3E7" w14:textId="1A52B4A4" w:rsidR="005F460E" w:rsidRPr="00E06D4F" w:rsidRDefault="005F460E" w:rsidP="005F460E">
            <w:pPr>
              <w:spacing w:after="160" w:line="259" w:lineRule="auto"/>
              <w:rPr>
                <w:rFonts w:eastAsia="Calibri"/>
                <w:szCs w:val="22"/>
                <w:lang w:eastAsia="en-US"/>
              </w:rPr>
            </w:pPr>
            <w:r w:rsidRPr="00E06D4F">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2015" w:type="dxa"/>
            <w:noWrap/>
            <w:hideMark/>
          </w:tcPr>
          <w:p w14:paraId="573AB444" w14:textId="2CC2A4AA"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1836B0DB" w14:textId="77777777" w:rsidTr="00CE74F5">
        <w:trPr>
          <w:trHeight w:val="528"/>
        </w:trPr>
        <w:tc>
          <w:tcPr>
            <w:tcW w:w="1980" w:type="dxa"/>
            <w:noWrap/>
            <w:hideMark/>
          </w:tcPr>
          <w:p w14:paraId="0005A481" w14:textId="2331943D"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7384A900" w14:textId="5D3753F2" w:rsidR="005F460E" w:rsidRPr="00E06D4F" w:rsidRDefault="005F460E" w:rsidP="005F460E">
            <w:pPr>
              <w:spacing w:after="160" w:line="259" w:lineRule="auto"/>
              <w:rPr>
                <w:rFonts w:eastAsia="Calibri"/>
                <w:szCs w:val="22"/>
                <w:lang w:eastAsia="en-US"/>
              </w:rPr>
            </w:pPr>
            <w:r w:rsidRPr="00E06D4F">
              <w:t>Harvesteri tarkvara peab võimaldama harvesteri mõõtmissüsteemi elektroonilist kalibreerimist</w:t>
            </w:r>
          </w:p>
        </w:tc>
        <w:tc>
          <w:tcPr>
            <w:tcW w:w="2015" w:type="dxa"/>
            <w:noWrap/>
            <w:hideMark/>
          </w:tcPr>
          <w:p w14:paraId="4354686B" w14:textId="5A490146"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44E9E3B1" w14:textId="77777777" w:rsidTr="00CE74F5">
        <w:trPr>
          <w:trHeight w:val="816"/>
        </w:trPr>
        <w:tc>
          <w:tcPr>
            <w:tcW w:w="1980" w:type="dxa"/>
            <w:noWrap/>
            <w:hideMark/>
          </w:tcPr>
          <w:p w14:paraId="052B8F30" w14:textId="3DC6D4FE"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7320DECE" w14:textId="0342DC55" w:rsidR="005F460E" w:rsidRPr="00E06D4F" w:rsidRDefault="005F460E" w:rsidP="005F460E">
            <w:pPr>
              <w:spacing w:after="160" w:line="259" w:lineRule="auto"/>
              <w:rPr>
                <w:rFonts w:eastAsia="Calibri"/>
                <w:szCs w:val="22"/>
                <w:lang w:eastAsia="en-US"/>
              </w:rPr>
            </w:pPr>
            <w:r w:rsidRPr="00E06D4F">
              <w:t>Harvesteri tarkvara väljundfailid peavad olema avatavad SilviA 5.1 versiooniga ning harvesterist peab olema võimalik otse edastada väljundfailid elektrooniliselt hankijale</w:t>
            </w:r>
          </w:p>
        </w:tc>
        <w:tc>
          <w:tcPr>
            <w:tcW w:w="2015" w:type="dxa"/>
            <w:noWrap/>
            <w:hideMark/>
          </w:tcPr>
          <w:p w14:paraId="4F1071C8" w14:textId="722B857E"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6BEFB0D" w14:textId="77777777" w:rsidTr="00CE74F5">
        <w:trPr>
          <w:trHeight w:val="528"/>
        </w:trPr>
        <w:tc>
          <w:tcPr>
            <w:tcW w:w="1980" w:type="dxa"/>
            <w:noWrap/>
          </w:tcPr>
          <w:p w14:paraId="5BD0D591" w14:textId="243B0158" w:rsidR="005F460E" w:rsidRPr="00830247" w:rsidRDefault="005F460E" w:rsidP="00075774">
            <w:pPr>
              <w:spacing w:after="160" w:line="259" w:lineRule="auto"/>
              <w:rPr>
                <w:rFonts w:eastAsia="Calibri"/>
                <w:b/>
                <w:bCs/>
                <w:szCs w:val="22"/>
                <w:lang w:eastAsia="en-US"/>
              </w:rPr>
            </w:pPr>
            <w:r w:rsidRPr="00E00BCE">
              <w:lastRenderedPageBreak/>
              <w:t>Harvester</w:t>
            </w:r>
          </w:p>
        </w:tc>
        <w:tc>
          <w:tcPr>
            <w:tcW w:w="5065" w:type="dxa"/>
          </w:tcPr>
          <w:p w14:paraId="759DF476" w14:textId="1024FA9A" w:rsidR="005F460E" w:rsidRPr="00E06D4F" w:rsidRDefault="005F460E" w:rsidP="00075774">
            <w:pPr>
              <w:spacing w:after="160" w:line="259" w:lineRule="auto"/>
              <w:rPr>
                <w:rFonts w:eastAsia="Calibri"/>
                <w:b/>
                <w:bCs/>
                <w:szCs w:val="22"/>
                <w:lang w:eastAsia="en-US"/>
              </w:rPr>
            </w:pPr>
            <w:r w:rsidRPr="00E06D4F">
              <w:t>Harvesteri peab olema varustatud kännutöötlemisseadmega</w:t>
            </w:r>
          </w:p>
        </w:tc>
        <w:tc>
          <w:tcPr>
            <w:tcW w:w="2015" w:type="dxa"/>
            <w:noWrap/>
          </w:tcPr>
          <w:p w14:paraId="47B85C6F" w14:textId="0FC161F1" w:rsidR="005F460E" w:rsidRPr="00830247" w:rsidRDefault="00C745EB" w:rsidP="005F460E">
            <w:pPr>
              <w:spacing w:after="160" w:line="259" w:lineRule="auto"/>
              <w:jc w:val="center"/>
              <w:rPr>
                <w:rFonts w:eastAsia="Calibri"/>
                <w:b/>
                <w:bCs/>
                <w:szCs w:val="22"/>
                <w:lang w:eastAsia="en-US"/>
              </w:rPr>
            </w:pPr>
            <w:r w:rsidRPr="00E00BCE">
              <w:t>J</w:t>
            </w:r>
            <w:r w:rsidR="005F460E" w:rsidRPr="00E00BCE">
              <w:t>ah</w:t>
            </w:r>
          </w:p>
        </w:tc>
      </w:tr>
      <w:tr w:rsidR="005F460E" w:rsidRPr="00830247" w14:paraId="022CBFFA" w14:textId="77777777" w:rsidTr="00CE74F5">
        <w:trPr>
          <w:trHeight w:val="528"/>
        </w:trPr>
        <w:tc>
          <w:tcPr>
            <w:tcW w:w="1980" w:type="dxa"/>
            <w:noWrap/>
            <w:hideMark/>
          </w:tcPr>
          <w:p w14:paraId="67B1C456" w14:textId="49D43E5C" w:rsidR="005F460E" w:rsidRPr="001A19E8" w:rsidRDefault="005F460E" w:rsidP="005F460E">
            <w:pPr>
              <w:spacing w:after="160" w:line="259" w:lineRule="auto"/>
              <w:rPr>
                <w:rFonts w:eastAsia="Calibri"/>
                <w:szCs w:val="22"/>
                <w:highlight w:val="yellow"/>
                <w:lang w:eastAsia="en-US"/>
              </w:rPr>
            </w:pPr>
            <w:r w:rsidRPr="00B52BE5">
              <w:t>Harvester</w:t>
            </w:r>
          </w:p>
        </w:tc>
        <w:tc>
          <w:tcPr>
            <w:tcW w:w="5065" w:type="dxa"/>
            <w:hideMark/>
          </w:tcPr>
          <w:p w14:paraId="29C6144D" w14:textId="5349C20C" w:rsidR="005F460E" w:rsidRPr="00E06D4F" w:rsidRDefault="005F460E" w:rsidP="005F460E">
            <w:pPr>
              <w:spacing w:after="160" w:line="259" w:lineRule="auto"/>
              <w:rPr>
                <w:rFonts w:eastAsia="Calibri"/>
                <w:szCs w:val="22"/>
                <w:lang w:eastAsia="en-US"/>
              </w:rPr>
            </w:pPr>
            <w:r w:rsidRPr="00E06D4F">
              <w:t>Harvesteroperaator peab omama Kutseseaduse alusel väljastatud Harvesteroperaatori kutsetunnistust</w:t>
            </w:r>
          </w:p>
        </w:tc>
        <w:tc>
          <w:tcPr>
            <w:tcW w:w="2015" w:type="dxa"/>
            <w:noWrap/>
            <w:hideMark/>
          </w:tcPr>
          <w:p w14:paraId="2F058785" w14:textId="3FD156BB" w:rsidR="005F460E" w:rsidRPr="00830247" w:rsidRDefault="00C745EB" w:rsidP="005F460E">
            <w:pPr>
              <w:spacing w:after="160" w:line="259" w:lineRule="auto"/>
              <w:jc w:val="center"/>
              <w:rPr>
                <w:rFonts w:eastAsia="Calibri"/>
                <w:szCs w:val="22"/>
                <w:lang w:eastAsia="en-US"/>
              </w:rPr>
            </w:pPr>
            <w:r w:rsidRPr="00E00BCE">
              <w:t>K</w:t>
            </w:r>
            <w:r w:rsidR="005F460E" w:rsidRPr="00E00BCE">
              <w:t>oheselt</w:t>
            </w:r>
          </w:p>
        </w:tc>
      </w:tr>
      <w:tr w:rsidR="005F460E" w:rsidRPr="00830247" w14:paraId="0B7C8838" w14:textId="77777777" w:rsidTr="00CE74F5">
        <w:trPr>
          <w:trHeight w:val="528"/>
        </w:trPr>
        <w:tc>
          <w:tcPr>
            <w:tcW w:w="1980" w:type="dxa"/>
            <w:noWrap/>
            <w:hideMark/>
          </w:tcPr>
          <w:p w14:paraId="09CD9850" w14:textId="20F4E530"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F58FB46" w14:textId="711B5B54" w:rsidR="005F460E" w:rsidRPr="00E06D4F" w:rsidRDefault="005F460E" w:rsidP="005F460E">
            <w:pPr>
              <w:spacing w:after="160" w:line="259" w:lineRule="auto"/>
              <w:rPr>
                <w:rFonts w:eastAsia="Calibri"/>
                <w:szCs w:val="22"/>
                <w:lang w:eastAsia="en-US"/>
              </w:rPr>
            </w:pPr>
            <w:r w:rsidRPr="00E06D4F">
              <w:t>Harvesteridel peavad olemas olema pinnasesõbralikud roomikud</w:t>
            </w:r>
          </w:p>
        </w:tc>
        <w:tc>
          <w:tcPr>
            <w:tcW w:w="2015" w:type="dxa"/>
            <w:noWrap/>
            <w:hideMark/>
          </w:tcPr>
          <w:p w14:paraId="03AC7E79" w14:textId="591267F7" w:rsidR="005F460E" w:rsidRPr="00830247" w:rsidRDefault="00C745EB"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CD28343" w14:textId="77777777" w:rsidTr="00CE74F5">
        <w:trPr>
          <w:trHeight w:val="264"/>
        </w:trPr>
        <w:tc>
          <w:tcPr>
            <w:tcW w:w="1980" w:type="dxa"/>
            <w:noWrap/>
            <w:hideMark/>
          </w:tcPr>
          <w:p w14:paraId="4382742B" w14:textId="6869ABBE"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7EAF7111" w14:textId="2FFA4CCB" w:rsidR="005F460E" w:rsidRPr="00E06D4F" w:rsidRDefault="005F460E" w:rsidP="005F460E">
            <w:pPr>
              <w:spacing w:after="160" w:line="259" w:lineRule="auto"/>
              <w:rPr>
                <w:rFonts w:eastAsia="Calibri"/>
                <w:szCs w:val="22"/>
                <w:lang w:eastAsia="en-US"/>
              </w:rPr>
            </w:pPr>
            <w:r w:rsidRPr="00E06D4F">
              <w:t>Kokkuveomasina maksimaalne tühimass kg standardkomplektsusel tootjatehase kodulehe andmetel</w:t>
            </w:r>
          </w:p>
        </w:tc>
        <w:tc>
          <w:tcPr>
            <w:tcW w:w="2015" w:type="dxa"/>
            <w:noWrap/>
            <w:hideMark/>
          </w:tcPr>
          <w:p w14:paraId="2B91A0CC" w14:textId="0D344644" w:rsidR="005F460E" w:rsidRPr="00830247" w:rsidRDefault="005F460E" w:rsidP="005F460E">
            <w:pPr>
              <w:spacing w:after="160" w:line="259" w:lineRule="auto"/>
              <w:jc w:val="center"/>
              <w:rPr>
                <w:rFonts w:eastAsia="Calibri"/>
                <w:szCs w:val="22"/>
                <w:lang w:eastAsia="en-US"/>
              </w:rPr>
            </w:pPr>
            <w:r w:rsidRPr="00856A7B">
              <w:t>16500</w:t>
            </w:r>
          </w:p>
        </w:tc>
      </w:tr>
      <w:tr w:rsidR="005F460E" w:rsidRPr="00830247" w14:paraId="0D85D547" w14:textId="77777777" w:rsidTr="00CE74F5">
        <w:trPr>
          <w:trHeight w:val="264"/>
        </w:trPr>
        <w:tc>
          <w:tcPr>
            <w:tcW w:w="1980" w:type="dxa"/>
            <w:noWrap/>
            <w:hideMark/>
          </w:tcPr>
          <w:p w14:paraId="030249F4" w14:textId="08DE55E9"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09DBDA5A" w14:textId="14CA26ED" w:rsidR="005F460E" w:rsidRPr="00830247" w:rsidRDefault="005F460E" w:rsidP="005F460E">
            <w:pPr>
              <w:spacing w:after="160" w:line="259" w:lineRule="auto"/>
              <w:rPr>
                <w:rFonts w:eastAsia="Calibri"/>
                <w:szCs w:val="22"/>
                <w:lang w:eastAsia="en-US"/>
              </w:rPr>
            </w:pPr>
            <w:r w:rsidRPr="00E00BCE">
              <w:t>Kokkuveomasina maksimaalne laius standardkompleksusel, mm</w:t>
            </w:r>
          </w:p>
        </w:tc>
        <w:tc>
          <w:tcPr>
            <w:tcW w:w="2015" w:type="dxa"/>
            <w:noWrap/>
            <w:hideMark/>
          </w:tcPr>
          <w:p w14:paraId="525477D4" w14:textId="0FB8FD04" w:rsidR="005F460E" w:rsidRPr="00830247" w:rsidRDefault="005F460E" w:rsidP="005F460E">
            <w:pPr>
              <w:spacing w:after="160" w:line="259" w:lineRule="auto"/>
              <w:jc w:val="center"/>
              <w:rPr>
                <w:rFonts w:eastAsia="Calibri"/>
                <w:szCs w:val="22"/>
                <w:lang w:eastAsia="en-US"/>
              </w:rPr>
            </w:pPr>
            <w:r w:rsidRPr="00E00BCE">
              <w:t>2850</w:t>
            </w:r>
          </w:p>
        </w:tc>
      </w:tr>
      <w:tr w:rsidR="005F460E" w:rsidRPr="00830247" w14:paraId="4FBE3CFC" w14:textId="77777777" w:rsidTr="00CE74F5">
        <w:trPr>
          <w:trHeight w:val="264"/>
        </w:trPr>
        <w:tc>
          <w:tcPr>
            <w:tcW w:w="1980" w:type="dxa"/>
            <w:noWrap/>
            <w:hideMark/>
          </w:tcPr>
          <w:p w14:paraId="6253C41B" w14:textId="1720D3F4"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42972C4E" w14:textId="1FAF77A6" w:rsidR="005F460E" w:rsidRPr="00830247" w:rsidRDefault="005F460E" w:rsidP="005F460E">
            <w:pPr>
              <w:spacing w:after="160" w:line="259" w:lineRule="auto"/>
              <w:rPr>
                <w:rFonts w:eastAsia="Calibri"/>
                <w:szCs w:val="22"/>
                <w:lang w:eastAsia="en-US"/>
              </w:rPr>
            </w:pPr>
            <w:r w:rsidRPr="00E00BCE">
              <w:t>Kokkuveoks kasutatava põllumajandusliku traktori esirehvide minimaalne laius, mm**</w:t>
            </w:r>
          </w:p>
        </w:tc>
        <w:tc>
          <w:tcPr>
            <w:tcW w:w="2015" w:type="dxa"/>
            <w:noWrap/>
            <w:hideMark/>
          </w:tcPr>
          <w:p w14:paraId="3C8B86C6" w14:textId="40EC38B3" w:rsidR="005F460E" w:rsidRPr="00830247" w:rsidRDefault="005F460E" w:rsidP="005F460E">
            <w:pPr>
              <w:spacing w:after="160" w:line="259" w:lineRule="auto"/>
              <w:jc w:val="center"/>
              <w:rPr>
                <w:rFonts w:eastAsia="Calibri"/>
                <w:szCs w:val="22"/>
                <w:lang w:eastAsia="en-US"/>
              </w:rPr>
            </w:pPr>
            <w:r w:rsidRPr="00E00BCE">
              <w:t>300</w:t>
            </w:r>
          </w:p>
        </w:tc>
      </w:tr>
      <w:tr w:rsidR="005F460E" w:rsidRPr="00830247" w14:paraId="43D84FEB" w14:textId="77777777" w:rsidTr="00CE74F5">
        <w:trPr>
          <w:trHeight w:val="528"/>
        </w:trPr>
        <w:tc>
          <w:tcPr>
            <w:tcW w:w="1980" w:type="dxa"/>
            <w:noWrap/>
            <w:hideMark/>
          </w:tcPr>
          <w:p w14:paraId="50366E55" w14:textId="00ED0179"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5333841A" w14:textId="7D00AFA3" w:rsidR="005F460E" w:rsidRPr="00830247" w:rsidRDefault="005F460E" w:rsidP="005F460E">
            <w:pPr>
              <w:spacing w:after="160" w:line="259" w:lineRule="auto"/>
              <w:rPr>
                <w:rFonts w:eastAsia="Calibri"/>
                <w:szCs w:val="22"/>
                <w:lang w:eastAsia="en-US"/>
              </w:rPr>
            </w:pPr>
            <w:r w:rsidRPr="00E00BCE">
              <w:t>Kokkuveoks kasutatava põllumajandusliku traktori tagarehvide minimaalne laius, mm**</w:t>
            </w:r>
          </w:p>
        </w:tc>
        <w:tc>
          <w:tcPr>
            <w:tcW w:w="2015" w:type="dxa"/>
            <w:noWrap/>
            <w:hideMark/>
          </w:tcPr>
          <w:p w14:paraId="7A5FAF63" w14:textId="3FB7F276" w:rsidR="005F460E" w:rsidRPr="00830247" w:rsidRDefault="005F460E" w:rsidP="005F460E">
            <w:pPr>
              <w:spacing w:after="160" w:line="259" w:lineRule="auto"/>
              <w:jc w:val="center"/>
              <w:rPr>
                <w:rFonts w:eastAsia="Calibri"/>
                <w:szCs w:val="22"/>
                <w:lang w:eastAsia="en-US"/>
              </w:rPr>
            </w:pPr>
            <w:r w:rsidRPr="00E00BCE">
              <w:t>600</w:t>
            </w:r>
          </w:p>
        </w:tc>
      </w:tr>
      <w:tr w:rsidR="005F460E" w:rsidRPr="00830247" w14:paraId="260F94DC" w14:textId="77777777" w:rsidTr="00CE74F5">
        <w:trPr>
          <w:trHeight w:val="528"/>
        </w:trPr>
        <w:tc>
          <w:tcPr>
            <w:tcW w:w="1980" w:type="dxa"/>
            <w:noWrap/>
            <w:hideMark/>
          </w:tcPr>
          <w:p w14:paraId="5C7EB406" w14:textId="60C87873"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03CD393A" w14:textId="752815CC" w:rsidR="005F460E" w:rsidRPr="00830247" w:rsidRDefault="005F460E" w:rsidP="005F460E">
            <w:pPr>
              <w:spacing w:after="160" w:line="259" w:lineRule="auto"/>
              <w:rPr>
                <w:rFonts w:eastAsia="Calibri"/>
                <w:szCs w:val="22"/>
                <w:lang w:eastAsia="en-US"/>
              </w:rPr>
            </w:pPr>
            <w:r w:rsidRPr="00E00BCE">
              <w:t>Kokkuveoks kasutatava põllumajandusliku traktori haagise rehvide minimaalne laius, mm**</w:t>
            </w:r>
          </w:p>
        </w:tc>
        <w:tc>
          <w:tcPr>
            <w:tcW w:w="2015" w:type="dxa"/>
            <w:noWrap/>
            <w:hideMark/>
          </w:tcPr>
          <w:p w14:paraId="731920E3" w14:textId="2DD21592" w:rsidR="005F460E" w:rsidRPr="00830247" w:rsidRDefault="005F460E" w:rsidP="005F460E">
            <w:pPr>
              <w:spacing w:after="160" w:line="259" w:lineRule="auto"/>
              <w:jc w:val="center"/>
              <w:rPr>
                <w:rFonts w:eastAsia="Calibri"/>
                <w:szCs w:val="22"/>
                <w:lang w:eastAsia="en-US"/>
              </w:rPr>
            </w:pPr>
            <w:r w:rsidRPr="00E00BCE">
              <w:t>450</w:t>
            </w:r>
          </w:p>
        </w:tc>
      </w:tr>
      <w:tr w:rsidR="005F460E" w:rsidRPr="00830247" w14:paraId="7AA90871" w14:textId="77777777" w:rsidTr="00CE74F5">
        <w:trPr>
          <w:trHeight w:val="528"/>
        </w:trPr>
        <w:tc>
          <w:tcPr>
            <w:tcW w:w="1980" w:type="dxa"/>
            <w:noWrap/>
            <w:hideMark/>
          </w:tcPr>
          <w:p w14:paraId="3ECE8115" w14:textId="5AF5CE44"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133ACF35" w14:textId="74E5BC98" w:rsidR="005F460E" w:rsidRPr="00830247" w:rsidRDefault="005F460E" w:rsidP="005F460E">
            <w:pPr>
              <w:spacing w:after="160" w:line="259" w:lineRule="auto"/>
              <w:rPr>
                <w:rFonts w:eastAsia="Calibri"/>
                <w:szCs w:val="22"/>
                <w:lang w:eastAsia="en-US"/>
              </w:rPr>
            </w:pPr>
            <w:r w:rsidRPr="00E00BCE">
              <w:t>Forvarderi minimaalne rehvi laius, kui maksimaalne tühimass tootjatehase kodulehe andmetel on 8000-16500 kg, mm</w:t>
            </w:r>
          </w:p>
        </w:tc>
        <w:tc>
          <w:tcPr>
            <w:tcW w:w="2015" w:type="dxa"/>
            <w:noWrap/>
            <w:hideMark/>
          </w:tcPr>
          <w:p w14:paraId="522BF028" w14:textId="6F0C6564" w:rsidR="005F460E" w:rsidRPr="00830247" w:rsidRDefault="005F460E" w:rsidP="005F460E">
            <w:pPr>
              <w:spacing w:after="160" w:line="259" w:lineRule="auto"/>
              <w:jc w:val="center"/>
              <w:rPr>
                <w:rFonts w:eastAsia="Calibri"/>
                <w:szCs w:val="22"/>
                <w:lang w:eastAsia="en-US"/>
              </w:rPr>
            </w:pPr>
            <w:r w:rsidRPr="00E00BCE">
              <w:t>600</w:t>
            </w:r>
          </w:p>
        </w:tc>
      </w:tr>
      <w:tr w:rsidR="005F460E" w:rsidRPr="00830247" w14:paraId="5EF99EAA" w14:textId="77777777" w:rsidTr="00CE74F5">
        <w:trPr>
          <w:trHeight w:val="528"/>
        </w:trPr>
        <w:tc>
          <w:tcPr>
            <w:tcW w:w="1980" w:type="dxa"/>
            <w:noWrap/>
            <w:hideMark/>
          </w:tcPr>
          <w:p w14:paraId="41B5D60E" w14:textId="4E1FAACE"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77E1AC6D" w14:textId="05B12546" w:rsidR="005F460E" w:rsidRPr="00830247" w:rsidRDefault="005F460E" w:rsidP="005F460E">
            <w:pPr>
              <w:spacing w:after="160" w:line="259" w:lineRule="auto"/>
              <w:rPr>
                <w:rFonts w:eastAsia="Calibri"/>
                <w:szCs w:val="22"/>
                <w:lang w:eastAsia="en-US"/>
              </w:rPr>
            </w:pPr>
            <w:r w:rsidRPr="00E00BCE">
              <w:t>Forvarderi minimaalne rehvi laius, kui maksimaalne tühimass tootjatehase kodulehe andmetel on alla 8000 kg, mm</w:t>
            </w:r>
          </w:p>
        </w:tc>
        <w:tc>
          <w:tcPr>
            <w:tcW w:w="2015" w:type="dxa"/>
            <w:noWrap/>
            <w:hideMark/>
          </w:tcPr>
          <w:p w14:paraId="27A0CD88" w14:textId="3D150A9F" w:rsidR="005F460E" w:rsidRPr="00830247" w:rsidRDefault="005F460E" w:rsidP="005F460E">
            <w:pPr>
              <w:spacing w:after="160" w:line="259" w:lineRule="auto"/>
              <w:jc w:val="center"/>
              <w:rPr>
                <w:rFonts w:eastAsia="Calibri"/>
                <w:szCs w:val="22"/>
                <w:lang w:eastAsia="en-US"/>
              </w:rPr>
            </w:pPr>
            <w:r w:rsidRPr="00E00BCE">
              <w:t>500</w:t>
            </w:r>
          </w:p>
        </w:tc>
      </w:tr>
      <w:tr w:rsidR="005F460E" w:rsidRPr="00830247" w14:paraId="3C2384DC" w14:textId="77777777" w:rsidTr="00CE74F5">
        <w:trPr>
          <w:trHeight w:val="1116"/>
        </w:trPr>
        <w:tc>
          <w:tcPr>
            <w:tcW w:w="1980" w:type="dxa"/>
            <w:noWrap/>
            <w:hideMark/>
          </w:tcPr>
          <w:p w14:paraId="2948CBCE" w14:textId="5B062FE5"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68BF74D3" w14:textId="170374DB" w:rsidR="005F460E" w:rsidRPr="00830247" w:rsidRDefault="005F460E" w:rsidP="005F460E">
            <w:pPr>
              <w:spacing w:after="160" w:line="259" w:lineRule="auto"/>
              <w:rPr>
                <w:rFonts w:eastAsia="Calibri"/>
                <w:szCs w:val="22"/>
                <w:lang w:eastAsia="en-US"/>
              </w:rPr>
            </w:pPr>
            <w:r w:rsidRPr="00E00BCE">
              <w:t>Rataste arv, kui maksimaalne tühimass tootjatehase kodulehe andmetel on 8000-16500 kg</w:t>
            </w:r>
          </w:p>
        </w:tc>
        <w:tc>
          <w:tcPr>
            <w:tcW w:w="2015" w:type="dxa"/>
            <w:hideMark/>
          </w:tcPr>
          <w:p w14:paraId="13F1BE70" w14:textId="665953D2" w:rsidR="005F460E" w:rsidRPr="00830247" w:rsidRDefault="005F460E" w:rsidP="005F460E">
            <w:pPr>
              <w:spacing w:after="160" w:line="259" w:lineRule="auto"/>
              <w:jc w:val="center"/>
              <w:rPr>
                <w:rFonts w:eastAsia="Calibri"/>
                <w:szCs w:val="22"/>
                <w:lang w:eastAsia="en-US"/>
              </w:rPr>
            </w:pPr>
            <w:r w:rsidRPr="00E00BCE">
              <w:t>8</w:t>
            </w:r>
          </w:p>
        </w:tc>
      </w:tr>
      <w:tr w:rsidR="005F460E" w:rsidRPr="00830247" w14:paraId="3B8EC245" w14:textId="77777777" w:rsidTr="00CE74F5">
        <w:trPr>
          <w:trHeight w:val="792"/>
        </w:trPr>
        <w:tc>
          <w:tcPr>
            <w:tcW w:w="1980" w:type="dxa"/>
            <w:noWrap/>
            <w:hideMark/>
          </w:tcPr>
          <w:p w14:paraId="39ACD246" w14:textId="4AF72AB1"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360BA5EA" w14:textId="7EEB3724" w:rsidR="005F460E" w:rsidRPr="00830247" w:rsidRDefault="005F460E" w:rsidP="005F460E">
            <w:pPr>
              <w:spacing w:after="160" w:line="259" w:lineRule="auto"/>
              <w:rPr>
                <w:rFonts w:eastAsia="Calibri"/>
                <w:szCs w:val="22"/>
                <w:lang w:eastAsia="en-US"/>
              </w:rPr>
            </w:pPr>
            <w:r w:rsidRPr="00E00BCE">
              <w:t>Rataste arv, kui maksimaalne tühimass tootjatehase kodulehe andmetel on alla 8000 kg</w:t>
            </w:r>
          </w:p>
        </w:tc>
        <w:tc>
          <w:tcPr>
            <w:tcW w:w="2015" w:type="dxa"/>
            <w:hideMark/>
          </w:tcPr>
          <w:p w14:paraId="77E8DDB8" w14:textId="016F8E88" w:rsidR="005F460E" w:rsidRPr="00830247" w:rsidRDefault="005F460E" w:rsidP="005F460E">
            <w:pPr>
              <w:spacing w:after="160" w:line="259" w:lineRule="auto"/>
              <w:jc w:val="center"/>
              <w:rPr>
                <w:rFonts w:eastAsia="Calibri"/>
                <w:szCs w:val="22"/>
                <w:lang w:eastAsia="en-US"/>
              </w:rPr>
            </w:pPr>
            <w:r w:rsidRPr="00E00BCE">
              <w:t>6</w:t>
            </w:r>
          </w:p>
        </w:tc>
      </w:tr>
      <w:tr w:rsidR="005F460E" w:rsidRPr="00830247" w14:paraId="7D2F7180" w14:textId="77777777" w:rsidTr="00CE74F5">
        <w:trPr>
          <w:trHeight w:val="792"/>
        </w:trPr>
        <w:tc>
          <w:tcPr>
            <w:tcW w:w="1980" w:type="dxa"/>
            <w:noWrap/>
            <w:hideMark/>
          </w:tcPr>
          <w:p w14:paraId="6EBFB697" w14:textId="4B83A9B3"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4BCCC3C7" w14:textId="7231689C" w:rsidR="005F460E" w:rsidRPr="00830247" w:rsidRDefault="005F460E" w:rsidP="005F460E">
            <w:pPr>
              <w:spacing w:after="160" w:line="259" w:lineRule="auto"/>
              <w:rPr>
                <w:rFonts w:eastAsia="Calibri"/>
                <w:szCs w:val="22"/>
                <w:lang w:eastAsia="en-US"/>
              </w:rPr>
            </w:pPr>
            <w:r w:rsidRPr="00E00BCE">
              <w:t>Kasutada puidu kokkuveol forvardereid</w:t>
            </w:r>
          </w:p>
        </w:tc>
        <w:tc>
          <w:tcPr>
            <w:tcW w:w="2015" w:type="dxa"/>
            <w:hideMark/>
          </w:tcPr>
          <w:p w14:paraId="097F8C21" w14:textId="6710FA44"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6E071A24" w14:textId="77777777" w:rsidTr="00CE74F5">
        <w:trPr>
          <w:trHeight w:val="1152"/>
        </w:trPr>
        <w:tc>
          <w:tcPr>
            <w:tcW w:w="1980" w:type="dxa"/>
            <w:noWrap/>
            <w:hideMark/>
          </w:tcPr>
          <w:p w14:paraId="20223F73" w14:textId="6706F562"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5CE8F3AB" w14:textId="61DF2844" w:rsidR="005F460E" w:rsidRPr="00830247" w:rsidRDefault="005F460E" w:rsidP="005F460E">
            <w:pPr>
              <w:spacing w:after="160" w:line="259" w:lineRule="auto"/>
              <w:rPr>
                <w:rFonts w:eastAsia="Calibri"/>
                <w:szCs w:val="22"/>
                <w:lang w:eastAsia="en-US"/>
              </w:rPr>
            </w:pPr>
            <w:r w:rsidRPr="00E00BCE">
              <w:t>Kasutada puidu kokkuveoks kohandatud põllumajanduslikku traktorit**</w:t>
            </w:r>
          </w:p>
        </w:tc>
        <w:tc>
          <w:tcPr>
            <w:tcW w:w="2015" w:type="dxa"/>
            <w:hideMark/>
          </w:tcPr>
          <w:p w14:paraId="6FD8DF9A" w14:textId="5C85E844"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50E2DF93" w14:textId="77777777" w:rsidTr="00CE74F5">
        <w:trPr>
          <w:trHeight w:val="852"/>
        </w:trPr>
        <w:tc>
          <w:tcPr>
            <w:tcW w:w="1980" w:type="dxa"/>
            <w:noWrap/>
          </w:tcPr>
          <w:p w14:paraId="2182D961" w14:textId="1EE33D55" w:rsidR="005F460E" w:rsidRPr="00830247" w:rsidRDefault="005F460E" w:rsidP="005F460E">
            <w:pPr>
              <w:spacing w:after="160" w:line="259" w:lineRule="auto"/>
              <w:jc w:val="center"/>
              <w:rPr>
                <w:rFonts w:eastAsia="Calibri"/>
                <w:b/>
                <w:bCs/>
                <w:szCs w:val="22"/>
                <w:lang w:eastAsia="en-US"/>
              </w:rPr>
            </w:pPr>
            <w:r w:rsidRPr="00E00BCE">
              <w:t>Kokkuveomasin</w:t>
            </w:r>
          </w:p>
        </w:tc>
        <w:tc>
          <w:tcPr>
            <w:tcW w:w="5065" w:type="dxa"/>
          </w:tcPr>
          <w:p w14:paraId="33DA3348" w14:textId="11851217" w:rsidR="005F460E" w:rsidRPr="00830247" w:rsidRDefault="005F460E" w:rsidP="005F460E">
            <w:pPr>
              <w:spacing w:after="160" w:line="259" w:lineRule="auto"/>
              <w:jc w:val="center"/>
              <w:rPr>
                <w:rFonts w:eastAsia="Calibri"/>
                <w:b/>
                <w:bCs/>
                <w:szCs w:val="22"/>
                <w:lang w:eastAsia="en-US"/>
              </w:rPr>
            </w:pPr>
            <w:r w:rsidRPr="00E00BCE">
              <w:t xml:space="preserve">Kokkuveomasin peab olema varustatud minimaalselt Android </w:t>
            </w:r>
            <w:r w:rsidR="003528EF">
              <w:t>10</w:t>
            </w:r>
            <w:r w:rsidRPr="00E00BCE">
              <w:t xml:space="preserve">.0 tarkvara omava tahvelarvutiga, millega võimalik iga koorma järgselt teatada kokkuveetud koguseid.  </w:t>
            </w:r>
          </w:p>
        </w:tc>
        <w:tc>
          <w:tcPr>
            <w:tcW w:w="2015" w:type="dxa"/>
            <w:noWrap/>
          </w:tcPr>
          <w:p w14:paraId="54EE3137" w14:textId="7875A402" w:rsidR="005F460E" w:rsidRPr="00830247" w:rsidRDefault="00D63C71" w:rsidP="005F460E">
            <w:pPr>
              <w:spacing w:after="160" w:line="259" w:lineRule="auto"/>
              <w:jc w:val="center"/>
              <w:rPr>
                <w:rFonts w:eastAsia="Calibri"/>
                <w:b/>
                <w:bCs/>
                <w:szCs w:val="22"/>
                <w:lang w:eastAsia="en-US"/>
              </w:rPr>
            </w:pPr>
            <w:r w:rsidRPr="00E00BCE">
              <w:t>J</w:t>
            </w:r>
            <w:r w:rsidR="005F460E" w:rsidRPr="00E00BCE">
              <w:t>ah</w:t>
            </w:r>
          </w:p>
        </w:tc>
      </w:tr>
      <w:tr w:rsidR="005F460E" w:rsidRPr="00830247" w14:paraId="56E6B850" w14:textId="77777777" w:rsidTr="00CE74F5">
        <w:trPr>
          <w:trHeight w:val="852"/>
        </w:trPr>
        <w:tc>
          <w:tcPr>
            <w:tcW w:w="1980" w:type="dxa"/>
            <w:noWrap/>
            <w:hideMark/>
          </w:tcPr>
          <w:p w14:paraId="2AA7E704" w14:textId="35F4BC17" w:rsidR="005F460E" w:rsidRPr="00830247" w:rsidRDefault="005F460E" w:rsidP="005F460E">
            <w:pPr>
              <w:spacing w:after="160" w:line="259" w:lineRule="auto"/>
              <w:rPr>
                <w:rFonts w:eastAsia="Calibri"/>
                <w:szCs w:val="22"/>
                <w:lang w:eastAsia="en-US"/>
              </w:rPr>
            </w:pPr>
            <w:r w:rsidRPr="00E00BCE">
              <w:lastRenderedPageBreak/>
              <w:t>Kokkuveomasin</w:t>
            </w:r>
          </w:p>
        </w:tc>
        <w:tc>
          <w:tcPr>
            <w:tcW w:w="5065" w:type="dxa"/>
            <w:hideMark/>
          </w:tcPr>
          <w:p w14:paraId="06564B6A" w14:textId="2889A6E0" w:rsidR="005F460E" w:rsidRPr="00830247" w:rsidRDefault="005F460E" w:rsidP="005F460E">
            <w:pPr>
              <w:spacing w:after="160" w:line="259" w:lineRule="auto"/>
              <w:rPr>
                <w:rFonts w:eastAsia="Calibri"/>
                <w:szCs w:val="22"/>
                <w:lang w:eastAsia="en-US"/>
              </w:rPr>
            </w:pPr>
            <w:r w:rsidRPr="00E00BCE">
              <w:t>Kokkuveomasinatel peavad olemas olema  kõikidel ratastel pinnasesõbralikud roomikud  (nt ECO-Baltic, ECO-Magnum või analoogseid)</w:t>
            </w:r>
          </w:p>
        </w:tc>
        <w:tc>
          <w:tcPr>
            <w:tcW w:w="2015" w:type="dxa"/>
            <w:noWrap/>
            <w:hideMark/>
          </w:tcPr>
          <w:p w14:paraId="3797D582" w14:textId="321DE373"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F6BE698" w14:textId="77777777" w:rsidTr="00CE74F5">
        <w:trPr>
          <w:trHeight w:val="528"/>
        </w:trPr>
        <w:tc>
          <w:tcPr>
            <w:tcW w:w="1980" w:type="dxa"/>
            <w:noWrap/>
            <w:hideMark/>
          </w:tcPr>
          <w:p w14:paraId="6C39B7F7" w14:textId="492AD9BF" w:rsidR="005F460E" w:rsidRPr="00830247" w:rsidRDefault="005F460E" w:rsidP="005F460E">
            <w:pPr>
              <w:spacing w:after="160" w:line="259" w:lineRule="auto"/>
              <w:rPr>
                <w:rFonts w:eastAsia="Calibri"/>
                <w:szCs w:val="22"/>
                <w:lang w:eastAsia="en-US"/>
              </w:rPr>
            </w:pPr>
            <w:r w:rsidRPr="00E00BCE">
              <w:t>Kokkuveomasin</w:t>
            </w:r>
          </w:p>
        </w:tc>
        <w:tc>
          <w:tcPr>
            <w:tcW w:w="5065" w:type="dxa"/>
            <w:hideMark/>
          </w:tcPr>
          <w:p w14:paraId="7D5375F0" w14:textId="1FA1F9F7" w:rsidR="005F460E" w:rsidRPr="00830247" w:rsidRDefault="005F460E" w:rsidP="005F460E">
            <w:pPr>
              <w:spacing w:after="160" w:line="259" w:lineRule="auto"/>
              <w:rPr>
                <w:rFonts w:eastAsia="Calibri"/>
                <w:szCs w:val="22"/>
                <w:lang w:eastAsia="en-US"/>
              </w:rPr>
            </w:pPr>
            <w:r w:rsidRPr="00E00BCE">
              <w:t>Kokkuveomasina operaator peab omama Kutseseaduse alusel väljastatud Forvarderioperaatori kutsetunnistust</w:t>
            </w:r>
          </w:p>
        </w:tc>
        <w:tc>
          <w:tcPr>
            <w:tcW w:w="2015" w:type="dxa"/>
            <w:noWrap/>
            <w:hideMark/>
          </w:tcPr>
          <w:p w14:paraId="05E07818" w14:textId="11BCA2FF" w:rsidR="005F460E" w:rsidRPr="00830247" w:rsidRDefault="005F460E" w:rsidP="005F460E">
            <w:pPr>
              <w:spacing w:after="160" w:line="259" w:lineRule="auto"/>
              <w:jc w:val="center"/>
              <w:rPr>
                <w:rFonts w:eastAsia="Calibri"/>
                <w:szCs w:val="22"/>
                <w:lang w:eastAsia="en-US"/>
              </w:rPr>
            </w:pPr>
            <w:r w:rsidRPr="00E00BCE">
              <w:t>koheselt</w:t>
            </w:r>
          </w:p>
        </w:tc>
      </w:tr>
    </w:tbl>
    <w:p w14:paraId="38974C4D" w14:textId="77777777" w:rsidR="00B42B8E" w:rsidRPr="00830247" w:rsidRDefault="00B42B8E" w:rsidP="00B42B8E">
      <w:pPr>
        <w:spacing w:after="160" w:line="259" w:lineRule="auto"/>
        <w:rPr>
          <w:rFonts w:eastAsia="Calibri"/>
          <w:szCs w:val="22"/>
          <w:lang w:eastAsia="en-US"/>
        </w:rPr>
      </w:pPr>
    </w:p>
    <w:tbl>
      <w:tblPr>
        <w:tblStyle w:val="Kontuurtabel"/>
        <w:tblW w:w="0" w:type="auto"/>
        <w:tblLook w:val="04A0" w:firstRow="1" w:lastRow="0" w:firstColumn="1" w:lastColumn="0" w:noHBand="0" w:noVBand="1"/>
      </w:tblPr>
      <w:tblGrid>
        <w:gridCol w:w="1300"/>
        <w:gridCol w:w="2840"/>
        <w:gridCol w:w="3140"/>
      </w:tblGrid>
      <w:tr w:rsidR="006D2283" w:rsidRPr="00830247" w14:paraId="566A004D" w14:textId="77777777" w:rsidTr="00CE74F5">
        <w:trPr>
          <w:trHeight w:val="1320"/>
        </w:trPr>
        <w:tc>
          <w:tcPr>
            <w:tcW w:w="1300" w:type="dxa"/>
            <w:noWrap/>
            <w:hideMark/>
          </w:tcPr>
          <w:p w14:paraId="1F56F613" w14:textId="3799E1C1" w:rsidR="006D2283" w:rsidRPr="006D2283" w:rsidRDefault="006D2283" w:rsidP="006D2283">
            <w:pPr>
              <w:spacing w:after="160" w:line="259" w:lineRule="auto"/>
              <w:rPr>
                <w:rFonts w:eastAsia="Calibri"/>
                <w:b/>
                <w:bCs/>
                <w:szCs w:val="22"/>
                <w:lang w:eastAsia="en-US"/>
              </w:rPr>
            </w:pPr>
            <w:r w:rsidRPr="006D2283">
              <w:rPr>
                <w:b/>
                <w:bCs/>
              </w:rPr>
              <w:t>Raieliik</w:t>
            </w:r>
          </w:p>
        </w:tc>
        <w:tc>
          <w:tcPr>
            <w:tcW w:w="2840" w:type="dxa"/>
            <w:hideMark/>
          </w:tcPr>
          <w:p w14:paraId="662AF10B" w14:textId="4F793194" w:rsidR="006D2283" w:rsidRPr="006D2283" w:rsidRDefault="006D2283" w:rsidP="006D2283">
            <w:pPr>
              <w:spacing w:after="160" w:line="259" w:lineRule="auto"/>
              <w:rPr>
                <w:rFonts w:eastAsia="Calibri"/>
                <w:b/>
                <w:bCs/>
                <w:szCs w:val="22"/>
                <w:lang w:eastAsia="en-US"/>
              </w:rPr>
            </w:pPr>
            <w:r w:rsidRPr="006D2283">
              <w:rPr>
                <w:b/>
                <w:bCs/>
              </w:rPr>
              <w:t>Harvesteri maksimaalne vanus lepingu perioodil  (arvestatuna täisaastates alates tehasest väljalaske aastast).***</w:t>
            </w:r>
          </w:p>
        </w:tc>
        <w:tc>
          <w:tcPr>
            <w:tcW w:w="3140" w:type="dxa"/>
            <w:hideMark/>
          </w:tcPr>
          <w:p w14:paraId="186E3167" w14:textId="18A66B33" w:rsidR="006D2283" w:rsidRPr="006D2283" w:rsidRDefault="006D2283" w:rsidP="006D2283">
            <w:pPr>
              <w:spacing w:after="160" w:line="259" w:lineRule="auto"/>
              <w:rPr>
                <w:rFonts w:eastAsia="Calibri"/>
                <w:b/>
                <w:bCs/>
                <w:szCs w:val="22"/>
                <w:lang w:eastAsia="en-US"/>
              </w:rPr>
            </w:pPr>
            <w:r w:rsidRPr="006D2283">
              <w:rPr>
                <w:b/>
                <w:bCs/>
              </w:rPr>
              <w:t>Kokkuveomasina maksimaalne vanus lepingu perioodil (arvestatuna täisaastates  alates tehasest väljalaske aastast).***</w:t>
            </w:r>
          </w:p>
        </w:tc>
      </w:tr>
      <w:tr w:rsidR="006D2283" w:rsidRPr="00830247" w14:paraId="5F0E8977" w14:textId="77777777" w:rsidTr="00CE74F5">
        <w:trPr>
          <w:trHeight w:val="459"/>
        </w:trPr>
        <w:tc>
          <w:tcPr>
            <w:tcW w:w="1300" w:type="dxa"/>
            <w:noWrap/>
            <w:hideMark/>
          </w:tcPr>
          <w:p w14:paraId="3B9A798B" w14:textId="0340F201" w:rsidR="006D2283" w:rsidRPr="00830247" w:rsidRDefault="006D2283" w:rsidP="006D2283">
            <w:pPr>
              <w:spacing w:after="160" w:line="259" w:lineRule="auto"/>
              <w:rPr>
                <w:rFonts w:eastAsia="Calibri"/>
                <w:szCs w:val="22"/>
                <w:lang w:eastAsia="en-US"/>
              </w:rPr>
            </w:pPr>
            <w:r w:rsidRPr="0027586C">
              <w:t>HR</w:t>
            </w:r>
          </w:p>
        </w:tc>
        <w:tc>
          <w:tcPr>
            <w:tcW w:w="2840" w:type="dxa"/>
            <w:noWrap/>
            <w:hideMark/>
          </w:tcPr>
          <w:p w14:paraId="30358EBB" w14:textId="6673983E" w:rsidR="006D2283" w:rsidRPr="00830247" w:rsidRDefault="006D2283" w:rsidP="006D2283">
            <w:pPr>
              <w:spacing w:after="160" w:line="259" w:lineRule="auto"/>
              <w:jc w:val="center"/>
              <w:rPr>
                <w:rFonts w:eastAsia="Calibri"/>
                <w:szCs w:val="22"/>
                <w:lang w:eastAsia="en-US"/>
              </w:rPr>
            </w:pPr>
            <w:r w:rsidRPr="0027586C">
              <w:t>8</w:t>
            </w:r>
          </w:p>
        </w:tc>
        <w:tc>
          <w:tcPr>
            <w:tcW w:w="3140" w:type="dxa"/>
            <w:noWrap/>
            <w:hideMark/>
          </w:tcPr>
          <w:p w14:paraId="11B16F7B" w14:textId="6E580C59" w:rsidR="006D2283" w:rsidRPr="00830247" w:rsidRDefault="006D2283" w:rsidP="006D2283">
            <w:pPr>
              <w:spacing w:after="160" w:line="259" w:lineRule="auto"/>
              <w:jc w:val="center"/>
              <w:rPr>
                <w:rFonts w:eastAsia="Calibri"/>
                <w:szCs w:val="22"/>
                <w:lang w:eastAsia="en-US"/>
              </w:rPr>
            </w:pPr>
            <w:r w:rsidRPr="0027586C">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 xml:space="preserve">**Kokkuveoks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43247ED6" w:rsidR="00BB0369" w:rsidRPr="00830247" w:rsidRDefault="00053E0E" w:rsidP="00053E0E">
      <w:pPr>
        <w:jc w:val="both"/>
        <w:rPr>
          <w:b/>
          <w:lang w:eastAsia="en-US"/>
        </w:rPr>
      </w:pPr>
      <w:r w:rsidRPr="00053E0E">
        <w:rPr>
          <w:bCs/>
          <w:lang w:eastAsia="en-US"/>
        </w:rPr>
        <w:t>***Esimesel kahel kuul võib töid teostada ka aasta vanema harvesteri ja forvarderiga</w:t>
      </w:r>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oendilik"/>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oendilik"/>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oendilik"/>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AvTS § 35 lõikes 1 nimetatud riigikaitsega seonduv teave;</w:t>
      </w:r>
    </w:p>
    <w:p w14:paraId="60B7B488" w14:textId="7F39E744" w:rsidR="005E1D2A" w:rsidRPr="00830247" w:rsidRDefault="005E1D2A" w:rsidP="004D37A3">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oendilik"/>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oendilik"/>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oendilik"/>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oendilik"/>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oendilik"/>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oendilik"/>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5D22F5"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3F1781">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8D8DD" w14:textId="77777777" w:rsidR="003F1781" w:rsidRDefault="003F1781" w:rsidP="002061B6">
      <w:r>
        <w:separator/>
      </w:r>
    </w:p>
  </w:endnote>
  <w:endnote w:type="continuationSeparator" w:id="0">
    <w:p w14:paraId="7B99CCC7" w14:textId="77777777" w:rsidR="003F1781" w:rsidRDefault="003F1781" w:rsidP="002061B6">
      <w:r>
        <w:continuationSeparator/>
      </w:r>
    </w:p>
  </w:endnote>
  <w:endnote w:type="continuationNotice" w:id="1">
    <w:p w14:paraId="1DADAD1D" w14:textId="77777777" w:rsidR="003F1781" w:rsidRDefault="003F17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11D02" w14:textId="77777777" w:rsidR="003F1781" w:rsidRDefault="003F1781" w:rsidP="002061B6">
      <w:r>
        <w:separator/>
      </w:r>
    </w:p>
  </w:footnote>
  <w:footnote w:type="continuationSeparator" w:id="0">
    <w:p w14:paraId="224FE80D" w14:textId="77777777" w:rsidR="003F1781" w:rsidRDefault="003F1781" w:rsidP="002061B6">
      <w:r>
        <w:continuationSeparator/>
      </w:r>
    </w:p>
  </w:footnote>
  <w:footnote w:type="continuationNotice" w:id="1">
    <w:p w14:paraId="23DC0305" w14:textId="77777777" w:rsidR="003F1781" w:rsidRDefault="003F178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6CB032DE"/>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color w:val="auto"/>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26BE"/>
    <w:rsid w:val="0001472D"/>
    <w:rsid w:val="000177FD"/>
    <w:rsid w:val="00017B79"/>
    <w:rsid w:val="0002228B"/>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3673"/>
    <w:rsid w:val="0005383F"/>
    <w:rsid w:val="00053E0E"/>
    <w:rsid w:val="00054391"/>
    <w:rsid w:val="0005513E"/>
    <w:rsid w:val="00056322"/>
    <w:rsid w:val="0005728E"/>
    <w:rsid w:val="000618D0"/>
    <w:rsid w:val="00062155"/>
    <w:rsid w:val="00062A91"/>
    <w:rsid w:val="00062B5C"/>
    <w:rsid w:val="00064585"/>
    <w:rsid w:val="00064E1B"/>
    <w:rsid w:val="00067104"/>
    <w:rsid w:val="000714B0"/>
    <w:rsid w:val="00072435"/>
    <w:rsid w:val="00072B05"/>
    <w:rsid w:val="00072BD8"/>
    <w:rsid w:val="00075774"/>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4A6C"/>
    <w:rsid w:val="000A4E13"/>
    <w:rsid w:val="000A4EFB"/>
    <w:rsid w:val="000B2B8D"/>
    <w:rsid w:val="000B4271"/>
    <w:rsid w:val="000B480D"/>
    <w:rsid w:val="000B721B"/>
    <w:rsid w:val="000B78FC"/>
    <w:rsid w:val="000C1C6E"/>
    <w:rsid w:val="000C2A1C"/>
    <w:rsid w:val="000C33B3"/>
    <w:rsid w:val="000D2557"/>
    <w:rsid w:val="000D3772"/>
    <w:rsid w:val="000D42CE"/>
    <w:rsid w:val="000D544E"/>
    <w:rsid w:val="000D5748"/>
    <w:rsid w:val="000D7FA5"/>
    <w:rsid w:val="000E4DE2"/>
    <w:rsid w:val="000E71D9"/>
    <w:rsid w:val="000E72D6"/>
    <w:rsid w:val="000F17EA"/>
    <w:rsid w:val="000F3752"/>
    <w:rsid w:val="000F6038"/>
    <w:rsid w:val="000F7E1E"/>
    <w:rsid w:val="00100EB3"/>
    <w:rsid w:val="00102E46"/>
    <w:rsid w:val="001031E6"/>
    <w:rsid w:val="00103750"/>
    <w:rsid w:val="00104724"/>
    <w:rsid w:val="0010472F"/>
    <w:rsid w:val="00104AF6"/>
    <w:rsid w:val="0010628B"/>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26EF"/>
    <w:rsid w:val="00144E79"/>
    <w:rsid w:val="00145AB2"/>
    <w:rsid w:val="00150309"/>
    <w:rsid w:val="00150940"/>
    <w:rsid w:val="00151845"/>
    <w:rsid w:val="001521B0"/>
    <w:rsid w:val="001523F9"/>
    <w:rsid w:val="00153FD2"/>
    <w:rsid w:val="00156EC1"/>
    <w:rsid w:val="0015749D"/>
    <w:rsid w:val="001577E6"/>
    <w:rsid w:val="00157943"/>
    <w:rsid w:val="00157D8F"/>
    <w:rsid w:val="00161880"/>
    <w:rsid w:val="0016305B"/>
    <w:rsid w:val="001646A0"/>
    <w:rsid w:val="00164EAF"/>
    <w:rsid w:val="00170444"/>
    <w:rsid w:val="00171EF9"/>
    <w:rsid w:val="00174579"/>
    <w:rsid w:val="00174AB3"/>
    <w:rsid w:val="001852AF"/>
    <w:rsid w:val="00186205"/>
    <w:rsid w:val="00186DE6"/>
    <w:rsid w:val="00190EA9"/>
    <w:rsid w:val="0019209C"/>
    <w:rsid w:val="00193524"/>
    <w:rsid w:val="001952CF"/>
    <w:rsid w:val="001952FE"/>
    <w:rsid w:val="001A0D6E"/>
    <w:rsid w:val="001A1452"/>
    <w:rsid w:val="001A19E8"/>
    <w:rsid w:val="001A6638"/>
    <w:rsid w:val="001A6A88"/>
    <w:rsid w:val="001A72B9"/>
    <w:rsid w:val="001A7B53"/>
    <w:rsid w:val="001A7E8D"/>
    <w:rsid w:val="001B27FD"/>
    <w:rsid w:val="001B309E"/>
    <w:rsid w:val="001B30E8"/>
    <w:rsid w:val="001B4304"/>
    <w:rsid w:val="001B5A32"/>
    <w:rsid w:val="001B6551"/>
    <w:rsid w:val="001B77EF"/>
    <w:rsid w:val="001C0BAE"/>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4F0"/>
    <w:rsid w:val="001F58BA"/>
    <w:rsid w:val="001F59B1"/>
    <w:rsid w:val="001F6A1D"/>
    <w:rsid w:val="001F74EE"/>
    <w:rsid w:val="00202F3F"/>
    <w:rsid w:val="002061B6"/>
    <w:rsid w:val="00206F9F"/>
    <w:rsid w:val="00207102"/>
    <w:rsid w:val="002101D8"/>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76D1"/>
    <w:rsid w:val="00257745"/>
    <w:rsid w:val="00260CFB"/>
    <w:rsid w:val="00261ED6"/>
    <w:rsid w:val="00270D9D"/>
    <w:rsid w:val="00281A2F"/>
    <w:rsid w:val="002820CC"/>
    <w:rsid w:val="00285A11"/>
    <w:rsid w:val="002861FD"/>
    <w:rsid w:val="0028631E"/>
    <w:rsid w:val="0028741B"/>
    <w:rsid w:val="00291E02"/>
    <w:rsid w:val="002952DD"/>
    <w:rsid w:val="002A1C03"/>
    <w:rsid w:val="002A2489"/>
    <w:rsid w:val="002A70A6"/>
    <w:rsid w:val="002B02CB"/>
    <w:rsid w:val="002B2541"/>
    <w:rsid w:val="002B3ABA"/>
    <w:rsid w:val="002B5FFB"/>
    <w:rsid w:val="002B68A1"/>
    <w:rsid w:val="002C0981"/>
    <w:rsid w:val="002C23BB"/>
    <w:rsid w:val="002C36D5"/>
    <w:rsid w:val="002D04F0"/>
    <w:rsid w:val="002D2C47"/>
    <w:rsid w:val="002D4299"/>
    <w:rsid w:val="002D49F2"/>
    <w:rsid w:val="002D6CAB"/>
    <w:rsid w:val="002D7D7C"/>
    <w:rsid w:val="002E023B"/>
    <w:rsid w:val="002E16F4"/>
    <w:rsid w:val="002E2CFE"/>
    <w:rsid w:val="002E44A3"/>
    <w:rsid w:val="002E5CFA"/>
    <w:rsid w:val="002E7E54"/>
    <w:rsid w:val="002F1052"/>
    <w:rsid w:val="002F2B54"/>
    <w:rsid w:val="002F4010"/>
    <w:rsid w:val="002F4137"/>
    <w:rsid w:val="002F7C0B"/>
    <w:rsid w:val="003017D2"/>
    <w:rsid w:val="003021CF"/>
    <w:rsid w:val="00302225"/>
    <w:rsid w:val="00304E50"/>
    <w:rsid w:val="0030552F"/>
    <w:rsid w:val="003064EB"/>
    <w:rsid w:val="003065C3"/>
    <w:rsid w:val="003067BC"/>
    <w:rsid w:val="00307AA0"/>
    <w:rsid w:val="003108FA"/>
    <w:rsid w:val="00312D1D"/>
    <w:rsid w:val="00317CE2"/>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32CD"/>
    <w:rsid w:val="00343970"/>
    <w:rsid w:val="003528EF"/>
    <w:rsid w:val="00356435"/>
    <w:rsid w:val="00364F20"/>
    <w:rsid w:val="00365B01"/>
    <w:rsid w:val="0036651B"/>
    <w:rsid w:val="00367E5C"/>
    <w:rsid w:val="0037243C"/>
    <w:rsid w:val="00372909"/>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0C9E"/>
    <w:rsid w:val="003A2CF3"/>
    <w:rsid w:val="003A57B8"/>
    <w:rsid w:val="003B1386"/>
    <w:rsid w:val="003B377F"/>
    <w:rsid w:val="003B5102"/>
    <w:rsid w:val="003C2D65"/>
    <w:rsid w:val="003C5E75"/>
    <w:rsid w:val="003C7128"/>
    <w:rsid w:val="003D01FB"/>
    <w:rsid w:val="003D11FD"/>
    <w:rsid w:val="003D22A4"/>
    <w:rsid w:val="003D28ED"/>
    <w:rsid w:val="003D6CAA"/>
    <w:rsid w:val="003D6F94"/>
    <w:rsid w:val="003D6FFF"/>
    <w:rsid w:val="003E2240"/>
    <w:rsid w:val="003E58EC"/>
    <w:rsid w:val="003E60EE"/>
    <w:rsid w:val="003E7199"/>
    <w:rsid w:val="003E7330"/>
    <w:rsid w:val="003F1781"/>
    <w:rsid w:val="003F3403"/>
    <w:rsid w:val="003F36F6"/>
    <w:rsid w:val="003F3DFB"/>
    <w:rsid w:val="003F44AE"/>
    <w:rsid w:val="003F4D5A"/>
    <w:rsid w:val="003F4F0C"/>
    <w:rsid w:val="003F58E4"/>
    <w:rsid w:val="003F6974"/>
    <w:rsid w:val="003F6A75"/>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6320"/>
    <w:rsid w:val="004314B2"/>
    <w:rsid w:val="004330AB"/>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7794F"/>
    <w:rsid w:val="00481D3C"/>
    <w:rsid w:val="00482792"/>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1AD8"/>
    <w:rsid w:val="004C6280"/>
    <w:rsid w:val="004C7D9E"/>
    <w:rsid w:val="004D1A82"/>
    <w:rsid w:val="004D22D4"/>
    <w:rsid w:val="004D2A47"/>
    <w:rsid w:val="004D37A3"/>
    <w:rsid w:val="004D3C3C"/>
    <w:rsid w:val="004D3EC6"/>
    <w:rsid w:val="004D6E5D"/>
    <w:rsid w:val="004E2A77"/>
    <w:rsid w:val="004E374B"/>
    <w:rsid w:val="004E4AA2"/>
    <w:rsid w:val="004E4F84"/>
    <w:rsid w:val="004E7903"/>
    <w:rsid w:val="004F08C8"/>
    <w:rsid w:val="004F09B7"/>
    <w:rsid w:val="004F0F3A"/>
    <w:rsid w:val="004F2EED"/>
    <w:rsid w:val="004F3727"/>
    <w:rsid w:val="004F5FA6"/>
    <w:rsid w:val="004F6FF9"/>
    <w:rsid w:val="004F752D"/>
    <w:rsid w:val="00502334"/>
    <w:rsid w:val="0050305C"/>
    <w:rsid w:val="00503C7F"/>
    <w:rsid w:val="005051F5"/>
    <w:rsid w:val="00505755"/>
    <w:rsid w:val="00511BC6"/>
    <w:rsid w:val="00512B60"/>
    <w:rsid w:val="00513427"/>
    <w:rsid w:val="005140DD"/>
    <w:rsid w:val="00515D5B"/>
    <w:rsid w:val="00515DA6"/>
    <w:rsid w:val="00523583"/>
    <w:rsid w:val="00524C27"/>
    <w:rsid w:val="00525FEE"/>
    <w:rsid w:val="00526B3D"/>
    <w:rsid w:val="00530BF4"/>
    <w:rsid w:val="00531BF3"/>
    <w:rsid w:val="00532F3D"/>
    <w:rsid w:val="00534992"/>
    <w:rsid w:val="00543014"/>
    <w:rsid w:val="0054679A"/>
    <w:rsid w:val="00550740"/>
    <w:rsid w:val="00551326"/>
    <w:rsid w:val="00552FB5"/>
    <w:rsid w:val="00554065"/>
    <w:rsid w:val="00554AFE"/>
    <w:rsid w:val="005566D0"/>
    <w:rsid w:val="005576D8"/>
    <w:rsid w:val="00564CC1"/>
    <w:rsid w:val="00565C41"/>
    <w:rsid w:val="00572102"/>
    <w:rsid w:val="00572F14"/>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174"/>
    <w:rsid w:val="005B1B9D"/>
    <w:rsid w:val="005B1DFA"/>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2F5"/>
    <w:rsid w:val="005D2CA2"/>
    <w:rsid w:val="005D2CCC"/>
    <w:rsid w:val="005D39EE"/>
    <w:rsid w:val="005D5B03"/>
    <w:rsid w:val="005D7710"/>
    <w:rsid w:val="005D777F"/>
    <w:rsid w:val="005E1D2A"/>
    <w:rsid w:val="005E25A3"/>
    <w:rsid w:val="005E2AED"/>
    <w:rsid w:val="005E3126"/>
    <w:rsid w:val="005E3E0E"/>
    <w:rsid w:val="005E67B7"/>
    <w:rsid w:val="005E7C30"/>
    <w:rsid w:val="005E7DA6"/>
    <w:rsid w:val="005F3005"/>
    <w:rsid w:val="005F34CA"/>
    <w:rsid w:val="005F460E"/>
    <w:rsid w:val="005F6EC9"/>
    <w:rsid w:val="005F72A3"/>
    <w:rsid w:val="005F7DBC"/>
    <w:rsid w:val="005F7FEB"/>
    <w:rsid w:val="00602678"/>
    <w:rsid w:val="00602736"/>
    <w:rsid w:val="00602F04"/>
    <w:rsid w:val="00607F5D"/>
    <w:rsid w:val="00610CD1"/>
    <w:rsid w:val="0061535A"/>
    <w:rsid w:val="006172E6"/>
    <w:rsid w:val="00620885"/>
    <w:rsid w:val="00624E41"/>
    <w:rsid w:val="006265B6"/>
    <w:rsid w:val="006268A6"/>
    <w:rsid w:val="00626D0B"/>
    <w:rsid w:val="00626E5E"/>
    <w:rsid w:val="00631471"/>
    <w:rsid w:val="006318BB"/>
    <w:rsid w:val="0063357E"/>
    <w:rsid w:val="006336E1"/>
    <w:rsid w:val="00636743"/>
    <w:rsid w:val="0063726B"/>
    <w:rsid w:val="006419EA"/>
    <w:rsid w:val="006424E4"/>
    <w:rsid w:val="0064264B"/>
    <w:rsid w:val="006446B6"/>
    <w:rsid w:val="00645186"/>
    <w:rsid w:val="00650D50"/>
    <w:rsid w:val="00651DAA"/>
    <w:rsid w:val="00651F59"/>
    <w:rsid w:val="00652B1D"/>
    <w:rsid w:val="006545FA"/>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1E8A"/>
    <w:rsid w:val="006842D9"/>
    <w:rsid w:val="006856A3"/>
    <w:rsid w:val="00686EA4"/>
    <w:rsid w:val="0068794B"/>
    <w:rsid w:val="006928FD"/>
    <w:rsid w:val="006934B3"/>
    <w:rsid w:val="00695D7C"/>
    <w:rsid w:val="00697229"/>
    <w:rsid w:val="006A00EE"/>
    <w:rsid w:val="006A0CC5"/>
    <w:rsid w:val="006A1FCC"/>
    <w:rsid w:val="006A2F14"/>
    <w:rsid w:val="006A4845"/>
    <w:rsid w:val="006A72C5"/>
    <w:rsid w:val="006A7680"/>
    <w:rsid w:val="006A781F"/>
    <w:rsid w:val="006B11E4"/>
    <w:rsid w:val="006B411E"/>
    <w:rsid w:val="006B6751"/>
    <w:rsid w:val="006B6ED9"/>
    <w:rsid w:val="006C3858"/>
    <w:rsid w:val="006C3FB4"/>
    <w:rsid w:val="006C434E"/>
    <w:rsid w:val="006D0C15"/>
    <w:rsid w:val="006D2283"/>
    <w:rsid w:val="006D2E45"/>
    <w:rsid w:val="006D446A"/>
    <w:rsid w:val="006E0FD9"/>
    <w:rsid w:val="006E114D"/>
    <w:rsid w:val="006E16DC"/>
    <w:rsid w:val="006E1C29"/>
    <w:rsid w:val="006E224F"/>
    <w:rsid w:val="006E7083"/>
    <w:rsid w:val="006E711C"/>
    <w:rsid w:val="006E7199"/>
    <w:rsid w:val="006F0BF3"/>
    <w:rsid w:val="006F14F7"/>
    <w:rsid w:val="006F3277"/>
    <w:rsid w:val="006F3818"/>
    <w:rsid w:val="0070107C"/>
    <w:rsid w:val="007036CC"/>
    <w:rsid w:val="007101B9"/>
    <w:rsid w:val="00710712"/>
    <w:rsid w:val="007172A6"/>
    <w:rsid w:val="00721683"/>
    <w:rsid w:val="00723876"/>
    <w:rsid w:val="00724259"/>
    <w:rsid w:val="007243AD"/>
    <w:rsid w:val="00730F63"/>
    <w:rsid w:val="00731B88"/>
    <w:rsid w:val="00731BB2"/>
    <w:rsid w:val="00732248"/>
    <w:rsid w:val="00732688"/>
    <w:rsid w:val="0073517E"/>
    <w:rsid w:val="00735C7B"/>
    <w:rsid w:val="0073629D"/>
    <w:rsid w:val="00737649"/>
    <w:rsid w:val="0074070F"/>
    <w:rsid w:val="007415AF"/>
    <w:rsid w:val="00742542"/>
    <w:rsid w:val="00742F18"/>
    <w:rsid w:val="00743454"/>
    <w:rsid w:val="007446D6"/>
    <w:rsid w:val="00745B09"/>
    <w:rsid w:val="00745B43"/>
    <w:rsid w:val="00746EBE"/>
    <w:rsid w:val="007473C7"/>
    <w:rsid w:val="0074767A"/>
    <w:rsid w:val="00747727"/>
    <w:rsid w:val="00750DDC"/>
    <w:rsid w:val="00753D1D"/>
    <w:rsid w:val="00753E4D"/>
    <w:rsid w:val="007633AC"/>
    <w:rsid w:val="007635D6"/>
    <w:rsid w:val="00763699"/>
    <w:rsid w:val="00765B8A"/>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50D9"/>
    <w:rsid w:val="007A6CA0"/>
    <w:rsid w:val="007B421D"/>
    <w:rsid w:val="007B4982"/>
    <w:rsid w:val="007B50BE"/>
    <w:rsid w:val="007B5898"/>
    <w:rsid w:val="007B72A8"/>
    <w:rsid w:val="007B7E0D"/>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11509"/>
    <w:rsid w:val="008117EF"/>
    <w:rsid w:val="00812C5A"/>
    <w:rsid w:val="00814347"/>
    <w:rsid w:val="00816AA6"/>
    <w:rsid w:val="00821328"/>
    <w:rsid w:val="00821DE8"/>
    <w:rsid w:val="008229B5"/>
    <w:rsid w:val="00824FAA"/>
    <w:rsid w:val="008256CE"/>
    <w:rsid w:val="008268CC"/>
    <w:rsid w:val="00830247"/>
    <w:rsid w:val="00833616"/>
    <w:rsid w:val="00835FD1"/>
    <w:rsid w:val="0084033A"/>
    <w:rsid w:val="0084636B"/>
    <w:rsid w:val="0084660E"/>
    <w:rsid w:val="00847503"/>
    <w:rsid w:val="0085034B"/>
    <w:rsid w:val="008561AF"/>
    <w:rsid w:val="00856378"/>
    <w:rsid w:val="00856A7B"/>
    <w:rsid w:val="0086398D"/>
    <w:rsid w:val="00863AE2"/>
    <w:rsid w:val="00863B00"/>
    <w:rsid w:val="0086574D"/>
    <w:rsid w:val="00867515"/>
    <w:rsid w:val="008808AC"/>
    <w:rsid w:val="00880FCC"/>
    <w:rsid w:val="008812AC"/>
    <w:rsid w:val="008815DC"/>
    <w:rsid w:val="00881F7B"/>
    <w:rsid w:val="00883BC3"/>
    <w:rsid w:val="0088440A"/>
    <w:rsid w:val="008844EB"/>
    <w:rsid w:val="0089181D"/>
    <w:rsid w:val="00892E21"/>
    <w:rsid w:val="0089408F"/>
    <w:rsid w:val="00894D7A"/>
    <w:rsid w:val="00895964"/>
    <w:rsid w:val="008972BF"/>
    <w:rsid w:val="0089783A"/>
    <w:rsid w:val="008A47CF"/>
    <w:rsid w:val="008A54E9"/>
    <w:rsid w:val="008A573F"/>
    <w:rsid w:val="008B1E7C"/>
    <w:rsid w:val="008B2D28"/>
    <w:rsid w:val="008B304C"/>
    <w:rsid w:val="008B427A"/>
    <w:rsid w:val="008B45D7"/>
    <w:rsid w:val="008B7CCA"/>
    <w:rsid w:val="008C4EAA"/>
    <w:rsid w:val="008C53F4"/>
    <w:rsid w:val="008C5CF6"/>
    <w:rsid w:val="008C628E"/>
    <w:rsid w:val="008C7BFA"/>
    <w:rsid w:val="008D26CC"/>
    <w:rsid w:val="008D3A8E"/>
    <w:rsid w:val="008D6C81"/>
    <w:rsid w:val="008E3C17"/>
    <w:rsid w:val="008E694E"/>
    <w:rsid w:val="008F030C"/>
    <w:rsid w:val="008F0766"/>
    <w:rsid w:val="008F111D"/>
    <w:rsid w:val="008F14A0"/>
    <w:rsid w:val="008F2C0F"/>
    <w:rsid w:val="008F4E9C"/>
    <w:rsid w:val="008F58B4"/>
    <w:rsid w:val="008F64AE"/>
    <w:rsid w:val="008F7703"/>
    <w:rsid w:val="009047CA"/>
    <w:rsid w:val="00905AF4"/>
    <w:rsid w:val="00907869"/>
    <w:rsid w:val="009113CC"/>
    <w:rsid w:val="009115C6"/>
    <w:rsid w:val="009138B5"/>
    <w:rsid w:val="00913A29"/>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1B68"/>
    <w:rsid w:val="00952223"/>
    <w:rsid w:val="00952657"/>
    <w:rsid w:val="00952914"/>
    <w:rsid w:val="009532A8"/>
    <w:rsid w:val="0095351C"/>
    <w:rsid w:val="00953BCB"/>
    <w:rsid w:val="00955844"/>
    <w:rsid w:val="009568F1"/>
    <w:rsid w:val="00956DC7"/>
    <w:rsid w:val="00961C91"/>
    <w:rsid w:val="009623E1"/>
    <w:rsid w:val="00962EA1"/>
    <w:rsid w:val="00964844"/>
    <w:rsid w:val="009669E7"/>
    <w:rsid w:val="00966D50"/>
    <w:rsid w:val="009705ED"/>
    <w:rsid w:val="009713DF"/>
    <w:rsid w:val="00971C5E"/>
    <w:rsid w:val="00972BDC"/>
    <w:rsid w:val="00972FAA"/>
    <w:rsid w:val="00973010"/>
    <w:rsid w:val="009732F9"/>
    <w:rsid w:val="0097368C"/>
    <w:rsid w:val="00973FF4"/>
    <w:rsid w:val="0097606C"/>
    <w:rsid w:val="00976B06"/>
    <w:rsid w:val="00976E89"/>
    <w:rsid w:val="00982EF4"/>
    <w:rsid w:val="009837E2"/>
    <w:rsid w:val="00983C1B"/>
    <w:rsid w:val="00984905"/>
    <w:rsid w:val="00985396"/>
    <w:rsid w:val="009927AE"/>
    <w:rsid w:val="00993F1D"/>
    <w:rsid w:val="00994E94"/>
    <w:rsid w:val="009961ED"/>
    <w:rsid w:val="009963FC"/>
    <w:rsid w:val="00996E5E"/>
    <w:rsid w:val="00997575"/>
    <w:rsid w:val="009976A9"/>
    <w:rsid w:val="009A075B"/>
    <w:rsid w:val="009A1A2D"/>
    <w:rsid w:val="009A2962"/>
    <w:rsid w:val="009A3471"/>
    <w:rsid w:val="009A6194"/>
    <w:rsid w:val="009A6C05"/>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E7A6A"/>
    <w:rsid w:val="009F02F7"/>
    <w:rsid w:val="009F1611"/>
    <w:rsid w:val="009F1629"/>
    <w:rsid w:val="009F17A2"/>
    <w:rsid w:val="009F1A97"/>
    <w:rsid w:val="009F1CB7"/>
    <w:rsid w:val="009F400B"/>
    <w:rsid w:val="009F55C4"/>
    <w:rsid w:val="009F57CF"/>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5C9A"/>
    <w:rsid w:val="00A26886"/>
    <w:rsid w:val="00A31930"/>
    <w:rsid w:val="00A33E96"/>
    <w:rsid w:val="00A368C0"/>
    <w:rsid w:val="00A37CF5"/>
    <w:rsid w:val="00A40B7A"/>
    <w:rsid w:val="00A42A92"/>
    <w:rsid w:val="00A43388"/>
    <w:rsid w:val="00A435A0"/>
    <w:rsid w:val="00A5298C"/>
    <w:rsid w:val="00A52E46"/>
    <w:rsid w:val="00A54506"/>
    <w:rsid w:val="00A549A6"/>
    <w:rsid w:val="00A551A6"/>
    <w:rsid w:val="00A62AA1"/>
    <w:rsid w:val="00A6458F"/>
    <w:rsid w:val="00A652C3"/>
    <w:rsid w:val="00A72E88"/>
    <w:rsid w:val="00A754CF"/>
    <w:rsid w:val="00A75DA8"/>
    <w:rsid w:val="00A76551"/>
    <w:rsid w:val="00A7719A"/>
    <w:rsid w:val="00A80EE1"/>
    <w:rsid w:val="00A8118C"/>
    <w:rsid w:val="00A821AD"/>
    <w:rsid w:val="00A8582F"/>
    <w:rsid w:val="00A86F80"/>
    <w:rsid w:val="00A87010"/>
    <w:rsid w:val="00A87E58"/>
    <w:rsid w:val="00A934D7"/>
    <w:rsid w:val="00A93E91"/>
    <w:rsid w:val="00A971BF"/>
    <w:rsid w:val="00A9775F"/>
    <w:rsid w:val="00A97E99"/>
    <w:rsid w:val="00AA0C5D"/>
    <w:rsid w:val="00AA1260"/>
    <w:rsid w:val="00AA3219"/>
    <w:rsid w:val="00AA3915"/>
    <w:rsid w:val="00AA67FD"/>
    <w:rsid w:val="00AA7683"/>
    <w:rsid w:val="00AB1253"/>
    <w:rsid w:val="00AB1355"/>
    <w:rsid w:val="00AB1B21"/>
    <w:rsid w:val="00AB24B4"/>
    <w:rsid w:val="00AB35DF"/>
    <w:rsid w:val="00AB57FB"/>
    <w:rsid w:val="00AB5F30"/>
    <w:rsid w:val="00AB7BEE"/>
    <w:rsid w:val="00AB7E4D"/>
    <w:rsid w:val="00AB7F5F"/>
    <w:rsid w:val="00AC016E"/>
    <w:rsid w:val="00AC084F"/>
    <w:rsid w:val="00AC2485"/>
    <w:rsid w:val="00AC2E08"/>
    <w:rsid w:val="00AC4E80"/>
    <w:rsid w:val="00AD24CB"/>
    <w:rsid w:val="00AD24D2"/>
    <w:rsid w:val="00AD283A"/>
    <w:rsid w:val="00AD5B3F"/>
    <w:rsid w:val="00AD7F37"/>
    <w:rsid w:val="00AE2423"/>
    <w:rsid w:val="00AE26CF"/>
    <w:rsid w:val="00AE394E"/>
    <w:rsid w:val="00AE39D3"/>
    <w:rsid w:val="00AE5643"/>
    <w:rsid w:val="00AE7001"/>
    <w:rsid w:val="00AE77DB"/>
    <w:rsid w:val="00AF28C8"/>
    <w:rsid w:val="00AF5F03"/>
    <w:rsid w:val="00B0016C"/>
    <w:rsid w:val="00B00219"/>
    <w:rsid w:val="00B00A22"/>
    <w:rsid w:val="00B00CEC"/>
    <w:rsid w:val="00B01CCA"/>
    <w:rsid w:val="00B02C0B"/>
    <w:rsid w:val="00B0533C"/>
    <w:rsid w:val="00B12280"/>
    <w:rsid w:val="00B130C0"/>
    <w:rsid w:val="00B13173"/>
    <w:rsid w:val="00B15E05"/>
    <w:rsid w:val="00B206B1"/>
    <w:rsid w:val="00B208C5"/>
    <w:rsid w:val="00B24A15"/>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52BE5"/>
    <w:rsid w:val="00B5677F"/>
    <w:rsid w:val="00B627FE"/>
    <w:rsid w:val="00B6286B"/>
    <w:rsid w:val="00B62F68"/>
    <w:rsid w:val="00B6602B"/>
    <w:rsid w:val="00B67083"/>
    <w:rsid w:val="00B7032B"/>
    <w:rsid w:val="00B70AA2"/>
    <w:rsid w:val="00B72881"/>
    <w:rsid w:val="00B76D86"/>
    <w:rsid w:val="00B81622"/>
    <w:rsid w:val="00B878B1"/>
    <w:rsid w:val="00B92160"/>
    <w:rsid w:val="00B92B76"/>
    <w:rsid w:val="00B92EBD"/>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DB9"/>
    <w:rsid w:val="00BB2824"/>
    <w:rsid w:val="00BB2C00"/>
    <w:rsid w:val="00BB55B7"/>
    <w:rsid w:val="00BB61C4"/>
    <w:rsid w:val="00BC1560"/>
    <w:rsid w:val="00BC3041"/>
    <w:rsid w:val="00BC4131"/>
    <w:rsid w:val="00BC46F5"/>
    <w:rsid w:val="00BD0126"/>
    <w:rsid w:val="00BD08B4"/>
    <w:rsid w:val="00BD1086"/>
    <w:rsid w:val="00BD2C98"/>
    <w:rsid w:val="00BD53CE"/>
    <w:rsid w:val="00BD5AD5"/>
    <w:rsid w:val="00BD7CA4"/>
    <w:rsid w:val="00BE100D"/>
    <w:rsid w:val="00BE318F"/>
    <w:rsid w:val="00BE5C22"/>
    <w:rsid w:val="00BF2543"/>
    <w:rsid w:val="00BF3D00"/>
    <w:rsid w:val="00BF429F"/>
    <w:rsid w:val="00BF67DA"/>
    <w:rsid w:val="00C00AED"/>
    <w:rsid w:val="00C03DBF"/>
    <w:rsid w:val="00C041C5"/>
    <w:rsid w:val="00C04FEA"/>
    <w:rsid w:val="00C052D7"/>
    <w:rsid w:val="00C072D4"/>
    <w:rsid w:val="00C115DD"/>
    <w:rsid w:val="00C11A80"/>
    <w:rsid w:val="00C12F52"/>
    <w:rsid w:val="00C15551"/>
    <w:rsid w:val="00C165A9"/>
    <w:rsid w:val="00C212CB"/>
    <w:rsid w:val="00C24B73"/>
    <w:rsid w:val="00C30442"/>
    <w:rsid w:val="00C3292C"/>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45EB"/>
    <w:rsid w:val="00C75CA1"/>
    <w:rsid w:val="00C7723E"/>
    <w:rsid w:val="00C77803"/>
    <w:rsid w:val="00C77FAE"/>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02E"/>
    <w:rsid w:val="00CA68AA"/>
    <w:rsid w:val="00CA6E0C"/>
    <w:rsid w:val="00CA713A"/>
    <w:rsid w:val="00CB3CFC"/>
    <w:rsid w:val="00CB3EC7"/>
    <w:rsid w:val="00CB5379"/>
    <w:rsid w:val="00CB5DBE"/>
    <w:rsid w:val="00CC1D9B"/>
    <w:rsid w:val="00CC22BD"/>
    <w:rsid w:val="00CC2798"/>
    <w:rsid w:val="00CC316E"/>
    <w:rsid w:val="00CC76BD"/>
    <w:rsid w:val="00CC789B"/>
    <w:rsid w:val="00CC79C2"/>
    <w:rsid w:val="00CD2D21"/>
    <w:rsid w:val="00CD51D0"/>
    <w:rsid w:val="00CD6B56"/>
    <w:rsid w:val="00CE0260"/>
    <w:rsid w:val="00CE06B9"/>
    <w:rsid w:val="00CE206A"/>
    <w:rsid w:val="00CE41E9"/>
    <w:rsid w:val="00CE5611"/>
    <w:rsid w:val="00CE5D61"/>
    <w:rsid w:val="00CE5E80"/>
    <w:rsid w:val="00CE5E9C"/>
    <w:rsid w:val="00CE6005"/>
    <w:rsid w:val="00CE6976"/>
    <w:rsid w:val="00CE6D08"/>
    <w:rsid w:val="00CE74F5"/>
    <w:rsid w:val="00CF015B"/>
    <w:rsid w:val="00CF0A73"/>
    <w:rsid w:val="00CF28B6"/>
    <w:rsid w:val="00CF5FF4"/>
    <w:rsid w:val="00CF673F"/>
    <w:rsid w:val="00CF768B"/>
    <w:rsid w:val="00D000C4"/>
    <w:rsid w:val="00D064CD"/>
    <w:rsid w:val="00D066C2"/>
    <w:rsid w:val="00D10743"/>
    <w:rsid w:val="00D125C7"/>
    <w:rsid w:val="00D13C9D"/>
    <w:rsid w:val="00D1415E"/>
    <w:rsid w:val="00D14260"/>
    <w:rsid w:val="00D25D8C"/>
    <w:rsid w:val="00D32AB5"/>
    <w:rsid w:val="00D33BF4"/>
    <w:rsid w:val="00D34092"/>
    <w:rsid w:val="00D37403"/>
    <w:rsid w:val="00D41EAD"/>
    <w:rsid w:val="00D42AD7"/>
    <w:rsid w:val="00D43C79"/>
    <w:rsid w:val="00D442CD"/>
    <w:rsid w:val="00D45836"/>
    <w:rsid w:val="00D500D8"/>
    <w:rsid w:val="00D50816"/>
    <w:rsid w:val="00D51621"/>
    <w:rsid w:val="00D5163F"/>
    <w:rsid w:val="00D522E9"/>
    <w:rsid w:val="00D556C8"/>
    <w:rsid w:val="00D569E9"/>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8159B"/>
    <w:rsid w:val="00D8202C"/>
    <w:rsid w:val="00D83022"/>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6C03"/>
    <w:rsid w:val="00DA70B3"/>
    <w:rsid w:val="00DB2EBF"/>
    <w:rsid w:val="00DB3218"/>
    <w:rsid w:val="00DB4190"/>
    <w:rsid w:val="00DB6E91"/>
    <w:rsid w:val="00DB7374"/>
    <w:rsid w:val="00DC2F16"/>
    <w:rsid w:val="00DC52A0"/>
    <w:rsid w:val="00DC6910"/>
    <w:rsid w:val="00DD21F7"/>
    <w:rsid w:val="00DD3C32"/>
    <w:rsid w:val="00DD3CA0"/>
    <w:rsid w:val="00DD3D16"/>
    <w:rsid w:val="00DD5536"/>
    <w:rsid w:val="00DD5BFA"/>
    <w:rsid w:val="00DD76A7"/>
    <w:rsid w:val="00DE0D46"/>
    <w:rsid w:val="00DE10B3"/>
    <w:rsid w:val="00DE11E1"/>
    <w:rsid w:val="00DE6185"/>
    <w:rsid w:val="00DF0A2C"/>
    <w:rsid w:val="00DF2415"/>
    <w:rsid w:val="00DF2BE0"/>
    <w:rsid w:val="00DF3CAF"/>
    <w:rsid w:val="00DF4086"/>
    <w:rsid w:val="00DF5052"/>
    <w:rsid w:val="00DF5F3F"/>
    <w:rsid w:val="00DF6BD3"/>
    <w:rsid w:val="00E003F5"/>
    <w:rsid w:val="00E00454"/>
    <w:rsid w:val="00E014CF"/>
    <w:rsid w:val="00E0323F"/>
    <w:rsid w:val="00E050ED"/>
    <w:rsid w:val="00E06D4F"/>
    <w:rsid w:val="00E12027"/>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29F8"/>
    <w:rsid w:val="00E53946"/>
    <w:rsid w:val="00E54576"/>
    <w:rsid w:val="00E56082"/>
    <w:rsid w:val="00E562D0"/>
    <w:rsid w:val="00E64A4F"/>
    <w:rsid w:val="00E6614E"/>
    <w:rsid w:val="00E703C9"/>
    <w:rsid w:val="00E71335"/>
    <w:rsid w:val="00E718F8"/>
    <w:rsid w:val="00E7205E"/>
    <w:rsid w:val="00E74155"/>
    <w:rsid w:val="00E75A80"/>
    <w:rsid w:val="00E828F6"/>
    <w:rsid w:val="00E82F74"/>
    <w:rsid w:val="00E853E9"/>
    <w:rsid w:val="00E855C7"/>
    <w:rsid w:val="00E878FA"/>
    <w:rsid w:val="00E91679"/>
    <w:rsid w:val="00E91B66"/>
    <w:rsid w:val="00E924E8"/>
    <w:rsid w:val="00E93846"/>
    <w:rsid w:val="00E97461"/>
    <w:rsid w:val="00EA1909"/>
    <w:rsid w:val="00EA4949"/>
    <w:rsid w:val="00EA49E9"/>
    <w:rsid w:val="00EA5655"/>
    <w:rsid w:val="00EA619C"/>
    <w:rsid w:val="00EA6A4F"/>
    <w:rsid w:val="00EA7950"/>
    <w:rsid w:val="00EB0F66"/>
    <w:rsid w:val="00EB17B9"/>
    <w:rsid w:val="00EB1B79"/>
    <w:rsid w:val="00EB21D2"/>
    <w:rsid w:val="00EB34E8"/>
    <w:rsid w:val="00EC2B9A"/>
    <w:rsid w:val="00EC4029"/>
    <w:rsid w:val="00EC526A"/>
    <w:rsid w:val="00EC5C3C"/>
    <w:rsid w:val="00EC60B8"/>
    <w:rsid w:val="00EC70C0"/>
    <w:rsid w:val="00EC7778"/>
    <w:rsid w:val="00ED0EF9"/>
    <w:rsid w:val="00ED1D05"/>
    <w:rsid w:val="00ED3C24"/>
    <w:rsid w:val="00ED6468"/>
    <w:rsid w:val="00ED67AC"/>
    <w:rsid w:val="00ED737C"/>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62C0"/>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31B8"/>
    <w:rsid w:val="00F33AC7"/>
    <w:rsid w:val="00F33C98"/>
    <w:rsid w:val="00F34471"/>
    <w:rsid w:val="00F3528A"/>
    <w:rsid w:val="00F3662E"/>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2B42"/>
    <w:rsid w:val="00F85EB0"/>
    <w:rsid w:val="00F872D3"/>
    <w:rsid w:val="00F8777D"/>
    <w:rsid w:val="00F87BDD"/>
    <w:rsid w:val="00F90417"/>
    <w:rsid w:val="00F922B3"/>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46BA"/>
    <w:rsid w:val="00FD5FDC"/>
    <w:rsid w:val="00FD6A31"/>
    <w:rsid w:val="00FE06AC"/>
    <w:rsid w:val="00FE09D4"/>
    <w:rsid w:val="00FE14FE"/>
    <w:rsid w:val="00FE1D59"/>
    <w:rsid w:val="00FE31B8"/>
    <w:rsid w:val="00FE36D7"/>
    <w:rsid w:val="00FE3910"/>
    <w:rsid w:val="00FE488A"/>
    <w:rsid w:val="00FF10E3"/>
    <w:rsid w:val="00FF1611"/>
    <w:rsid w:val="00FF3EC7"/>
    <w:rsid w:val="00FF444C"/>
    <w:rsid w:val="00FF5CC7"/>
    <w:rsid w:val="3209FA24"/>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A489AEC6-6297-4644-8A47-45F665777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268081848">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3374049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image" Target="media/image28.emf"/><Relationship Id="rId21" Type="http://schemas.openxmlformats.org/officeDocument/2006/relationships/image" Target="media/image10.jpeg"/><Relationship Id="rId34" Type="http://schemas.openxmlformats.org/officeDocument/2006/relationships/image" Target="media/image23.JP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mk@rmk.ee" TargetMode="Externa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G"/><Relationship Id="rId36" Type="http://schemas.openxmlformats.org/officeDocument/2006/relationships/image" Target="media/image25.emf"/><Relationship Id="rId10" Type="http://schemas.openxmlformats.org/officeDocument/2006/relationships/hyperlink" Target="http://rmkapps.rmk.ee/ad/download/ee.rmk.android.apps.amk" TargetMode="External"/><Relationship Id="rId19" Type="http://schemas.openxmlformats.org/officeDocument/2006/relationships/image" Target="media/image8.jpeg"/><Relationship Id="rId31" Type="http://schemas.openxmlformats.org/officeDocument/2006/relationships/image" Target="media/image20.JPG"/><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yperlink" Target="http://rmkapps.rmk.ee/ad/download/ee.rmk.android.manuals" TargetMode="Externa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emf"/><Relationship Id="rId43" Type="http://schemas.openxmlformats.org/officeDocument/2006/relationships/image" Target="media/image32.emf"/><Relationship Id="rId8" Type="http://schemas.openxmlformats.org/officeDocument/2006/relationships/hyperlink" Target="http://rmkapps.rmk.ee/ad/download/ee.rmk.tractoroperator"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emf"/><Relationship Id="rId46" Type="http://schemas.openxmlformats.org/officeDocument/2006/relationships/glossaryDocument" Target="glossary/document.xml"/><Relationship Id="rId20" Type="http://schemas.openxmlformats.org/officeDocument/2006/relationships/image" Target="media/image9.jpeg"/><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rPr>
              <w:rFonts w:hint="eastAsia"/>
            </w:rPr>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rPr>
              <w:rFonts w:hint="eastAsia"/>
            </w:rPr>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rPr>
              <w:rFonts w:hint="eastAsia"/>
            </w:rPr>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rPr>
              <w:rFonts w:hint="eastAsia"/>
            </w:rPr>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rPr>
              <w:rFonts w:hint="eastAsia"/>
            </w:rPr>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rPr>
              <w:rFonts w:hint="eastAsia"/>
            </w:rPr>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rPr>
              <w:rFonts w:hint="eastAsia"/>
            </w:rPr>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rPr>
              <w:rFonts w:hint="eastAsia"/>
            </w:rPr>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rPr>
              <w:rFonts w:hint="eastAsia"/>
            </w:rPr>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rPr>
              <w:rFonts w:hint="eastAsia"/>
            </w:rPr>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rPr>
              <w:rFonts w:hint="eastAsia"/>
            </w:rPr>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rPr>
              <w:rFonts w:hint="eastAsia"/>
            </w:rPr>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rPr>
              <w:rFonts w:hint="eastAsia"/>
            </w:rPr>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rPr>
              <w:rFonts w:hint="eastAsia"/>
            </w:rPr>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rPr>
              <w:rFonts w:hint="eastAsia"/>
            </w:rPr>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rPr>
              <w:rFonts w:hint="eastAsia"/>
            </w:rPr>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rPr>
              <w:rFonts w:hint="eastAsia"/>
            </w:rPr>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rPr>
              <w:rFonts w:hint="eastAsia"/>
            </w:rPr>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rPr>
              <w:rFonts w:hint="eastAsia"/>
            </w:rPr>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rPr>
              <w:rFonts w:hint="eastAsia"/>
            </w:rPr>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rPr>
              <w:rFonts w:hint="eastAsia"/>
            </w:rPr>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rPr>
              <w:rFonts w:hint="eastAsia"/>
            </w:rPr>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rPr>
              <w:rFonts w:hint="eastAsia"/>
            </w:rPr>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rPr>
              <w:rFonts w:hint="eastAsia"/>
            </w:rPr>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rPr>
              <w:rFonts w:hint="eastAsia"/>
            </w:rPr>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rPr>
              <w:rFonts w:hint="eastAsia"/>
            </w:rPr>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rPr>
              <w:rFonts w:hint="eastAsia"/>
            </w:rPr>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rPr>
              <w:rFonts w:hint="eastAsia"/>
            </w:rPr>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rPr>
              <w:rFonts w:hint="eastAsia"/>
            </w:rPr>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rPr>
              <w:rFonts w:hint="eastAsia"/>
            </w:rPr>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rPr>
              <w:rFonts w:hint="eastAsia"/>
            </w:rPr>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rPr>
              <w:rFonts w:hint="eastAsia"/>
            </w:rPr>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rPr>
              <w:rFonts w:hint="eastAsia"/>
            </w:rPr>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rPr>
              <w:rFonts w:hint="eastAsia"/>
            </w:rPr>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rPr>
              <w:rFonts w:hint="eastAsia"/>
            </w:rPr>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rPr>
              <w:rFonts w:hint="eastAsia"/>
            </w:rPr>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rPr>
              <w:rFonts w:hint="eastAsia"/>
            </w:rPr>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rPr>
              <w:rFonts w:hint="eastAsia"/>
            </w:rPr>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rPr>
              <w:rFonts w:hint="eastAsia"/>
            </w:rPr>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rPr>
              <w:rFonts w:hint="eastAsia"/>
            </w:rPr>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rPr>
              <w:rFonts w:hint="eastAsia"/>
            </w:rPr>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rPr>
              <w:rFonts w:hint="eastAsia"/>
            </w:rPr>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rPr>
              <w:rFonts w:hint="eastAsia"/>
            </w:rPr>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rPr>
              <w:rFonts w:hint="eastAsia"/>
            </w:rPr>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rPr>
              <w:rFonts w:hint="eastAsia"/>
            </w:rPr>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rPr>
              <w:rFonts w:hint="eastAsia"/>
            </w:rPr>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rPr>
              <w:rFonts w:hint="eastAsia"/>
            </w:rPr>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0F5428"/>
    <w:rsid w:val="00106E72"/>
    <w:rsid w:val="001867A8"/>
    <w:rsid w:val="00230698"/>
    <w:rsid w:val="00255B69"/>
    <w:rsid w:val="002B18F8"/>
    <w:rsid w:val="002F15AE"/>
    <w:rsid w:val="00382DCF"/>
    <w:rsid w:val="003A0FB3"/>
    <w:rsid w:val="003F36F6"/>
    <w:rsid w:val="003F6A75"/>
    <w:rsid w:val="004545D9"/>
    <w:rsid w:val="004572DE"/>
    <w:rsid w:val="00464449"/>
    <w:rsid w:val="004C0FF7"/>
    <w:rsid w:val="004C55A6"/>
    <w:rsid w:val="004D5CFA"/>
    <w:rsid w:val="00514E31"/>
    <w:rsid w:val="005557C0"/>
    <w:rsid w:val="005664EA"/>
    <w:rsid w:val="00580A26"/>
    <w:rsid w:val="005B3343"/>
    <w:rsid w:val="00673A1C"/>
    <w:rsid w:val="00680D76"/>
    <w:rsid w:val="00681E8A"/>
    <w:rsid w:val="006C463D"/>
    <w:rsid w:val="006E49E5"/>
    <w:rsid w:val="0070770A"/>
    <w:rsid w:val="00742F18"/>
    <w:rsid w:val="0079678D"/>
    <w:rsid w:val="007A4F9A"/>
    <w:rsid w:val="007B7E0D"/>
    <w:rsid w:val="00801BB0"/>
    <w:rsid w:val="00836328"/>
    <w:rsid w:val="00842E84"/>
    <w:rsid w:val="008521B4"/>
    <w:rsid w:val="008D4E62"/>
    <w:rsid w:val="008F0766"/>
    <w:rsid w:val="00906FE7"/>
    <w:rsid w:val="009354C6"/>
    <w:rsid w:val="0093570B"/>
    <w:rsid w:val="009705ED"/>
    <w:rsid w:val="00971C5E"/>
    <w:rsid w:val="009C483A"/>
    <w:rsid w:val="009C7277"/>
    <w:rsid w:val="009F7893"/>
    <w:rsid w:val="00A060A9"/>
    <w:rsid w:val="00A25C9A"/>
    <w:rsid w:val="00A724F2"/>
    <w:rsid w:val="00A76551"/>
    <w:rsid w:val="00A9011D"/>
    <w:rsid w:val="00AB1355"/>
    <w:rsid w:val="00AD4251"/>
    <w:rsid w:val="00AD4DE6"/>
    <w:rsid w:val="00C31448"/>
    <w:rsid w:val="00C505BE"/>
    <w:rsid w:val="00C73BC0"/>
    <w:rsid w:val="00CE5B37"/>
    <w:rsid w:val="00D522E9"/>
    <w:rsid w:val="00DB61B1"/>
    <w:rsid w:val="00DC3398"/>
    <w:rsid w:val="00DD3E2D"/>
    <w:rsid w:val="00DD6E4C"/>
    <w:rsid w:val="00E047A0"/>
    <w:rsid w:val="00E139A6"/>
    <w:rsid w:val="00E403F7"/>
    <w:rsid w:val="00E54528"/>
    <w:rsid w:val="00E65F76"/>
    <w:rsid w:val="00E71A2A"/>
    <w:rsid w:val="00F06D8E"/>
    <w:rsid w:val="00F10EAD"/>
    <w:rsid w:val="00F31A89"/>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13</TotalTime>
  <Pages>61</Pages>
  <Words>15234</Words>
  <Characters>88363</Characters>
  <Application>Microsoft Office Word</Application>
  <DocSecurity>0</DocSecurity>
  <Lines>736</Lines>
  <Paragraphs>206</Paragraphs>
  <ScaleCrop>false</ScaleCrop>
  <Company>[Sisesta juriidilise isiku nimi]</Company>
  <LinksUpToDate>false</LinksUpToDate>
  <CharactersWithSpaces>103391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25</cp:revision>
  <cp:lastPrinted>2021-08-10T22:14:00Z</cp:lastPrinted>
  <dcterms:created xsi:type="dcterms:W3CDTF">2024-05-05T20:57:00Z</dcterms:created>
  <dcterms:modified xsi:type="dcterms:W3CDTF">2024-06-12T09:04:00Z</dcterms:modified>
</cp:coreProperties>
</file>